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5EE6A" w14:textId="4A264644" w:rsidR="00AE7A05" w:rsidRDefault="00AE7A05" w:rsidP="00AE7A0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220D14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20D14">
        <w:rPr>
          <w:rFonts w:ascii="Corbel" w:hAnsi="Corbel"/>
          <w:bCs/>
          <w:i/>
          <w:sz w:val="18"/>
          <w:szCs w:val="18"/>
        </w:rPr>
        <w:t>5</w:t>
      </w:r>
    </w:p>
    <w:p w14:paraId="5EF82AED" w14:textId="77777777" w:rsidR="00AE7A05" w:rsidRDefault="00AE7A05" w:rsidP="00B37D1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193BECE" w14:textId="77777777" w:rsidR="00B37D1F" w:rsidRPr="004C27B4" w:rsidRDefault="00B37D1F" w:rsidP="00B37D1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C27B4">
        <w:rPr>
          <w:rFonts w:ascii="Corbel" w:hAnsi="Corbel"/>
          <w:b/>
          <w:smallCaps/>
          <w:sz w:val="24"/>
          <w:szCs w:val="24"/>
        </w:rPr>
        <w:t>SYLABUS</w:t>
      </w:r>
    </w:p>
    <w:p w14:paraId="4C0BD694" w14:textId="4F7D6E5F" w:rsidR="00B37D1F" w:rsidRPr="004C27B4" w:rsidRDefault="00B37D1F" w:rsidP="0080392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27B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03921">
        <w:rPr>
          <w:rFonts w:ascii="Corbel" w:hAnsi="Corbel"/>
          <w:b/>
          <w:smallCaps/>
          <w:sz w:val="24"/>
          <w:szCs w:val="24"/>
        </w:rPr>
        <w:t>202</w:t>
      </w:r>
      <w:r w:rsidR="00220D14">
        <w:rPr>
          <w:rFonts w:ascii="Corbel" w:hAnsi="Corbel"/>
          <w:b/>
          <w:smallCaps/>
          <w:sz w:val="24"/>
          <w:szCs w:val="24"/>
        </w:rPr>
        <w:t>6</w:t>
      </w:r>
      <w:r w:rsidR="00803921">
        <w:rPr>
          <w:rFonts w:ascii="Corbel" w:hAnsi="Corbel"/>
          <w:b/>
          <w:smallCaps/>
          <w:sz w:val="24"/>
          <w:szCs w:val="24"/>
        </w:rPr>
        <w:t>-20</w:t>
      </w:r>
      <w:r w:rsidR="00C94207">
        <w:rPr>
          <w:rFonts w:ascii="Corbel" w:hAnsi="Corbel"/>
          <w:b/>
          <w:smallCaps/>
          <w:sz w:val="24"/>
          <w:szCs w:val="24"/>
        </w:rPr>
        <w:t>3</w:t>
      </w:r>
      <w:r w:rsidR="00220D14">
        <w:rPr>
          <w:rFonts w:ascii="Corbel" w:hAnsi="Corbel"/>
          <w:b/>
          <w:smallCaps/>
          <w:sz w:val="24"/>
          <w:szCs w:val="24"/>
        </w:rPr>
        <w:t>1</w:t>
      </w:r>
    </w:p>
    <w:p w14:paraId="7D33BB69" w14:textId="3FCC5CF8" w:rsidR="00B37D1F" w:rsidRPr="004C27B4" w:rsidRDefault="00B37D1F" w:rsidP="00B37D1F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Rok akademicki </w:t>
      </w:r>
      <w:r w:rsidRPr="004C27B4">
        <w:rPr>
          <w:rFonts w:ascii="Corbel" w:hAnsi="Corbel"/>
          <w:b/>
          <w:sz w:val="24"/>
          <w:szCs w:val="24"/>
        </w:rPr>
        <w:t>202</w:t>
      </w:r>
      <w:r w:rsidR="00220D14">
        <w:rPr>
          <w:rFonts w:ascii="Corbel" w:hAnsi="Corbel"/>
          <w:b/>
          <w:sz w:val="24"/>
          <w:szCs w:val="24"/>
        </w:rPr>
        <w:t>7/20</w:t>
      </w:r>
      <w:r w:rsidRPr="004C27B4">
        <w:rPr>
          <w:rFonts w:ascii="Corbel" w:hAnsi="Corbel"/>
          <w:b/>
          <w:sz w:val="24"/>
          <w:szCs w:val="24"/>
        </w:rPr>
        <w:t>2</w:t>
      </w:r>
      <w:r w:rsidR="00220D14">
        <w:rPr>
          <w:rFonts w:ascii="Corbel" w:hAnsi="Corbel"/>
          <w:b/>
          <w:sz w:val="24"/>
          <w:szCs w:val="24"/>
        </w:rPr>
        <w:t>8</w:t>
      </w:r>
    </w:p>
    <w:p w14:paraId="44A9AE92" w14:textId="77777777" w:rsidR="0085747A" w:rsidRPr="004C27B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27B4">
        <w:rPr>
          <w:rFonts w:ascii="Corbel" w:hAnsi="Corbel"/>
          <w:szCs w:val="24"/>
        </w:rPr>
        <w:t xml:space="preserve">1. </w:t>
      </w:r>
      <w:r w:rsidR="0085747A" w:rsidRPr="004C27B4">
        <w:rPr>
          <w:rFonts w:ascii="Corbel" w:hAnsi="Corbel"/>
          <w:szCs w:val="24"/>
        </w:rPr>
        <w:t xml:space="preserve">Podstawowe </w:t>
      </w:r>
      <w:r w:rsidR="00445970" w:rsidRPr="004C27B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C27B4" w14:paraId="0C1468D8" w14:textId="77777777" w:rsidTr="00B819C8">
        <w:tc>
          <w:tcPr>
            <w:tcW w:w="2694" w:type="dxa"/>
            <w:vAlign w:val="center"/>
          </w:tcPr>
          <w:p w14:paraId="3C9AE198" w14:textId="77777777" w:rsidR="0085747A" w:rsidRPr="004C27B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CD53CC" w14:textId="77777777" w:rsidR="0085747A" w:rsidRPr="004C27B4" w:rsidRDefault="00B37D1F" w:rsidP="00C061C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4C27B4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FC0E21" w:rsidRPr="004C27B4">
              <w:rPr>
                <w:rFonts w:ascii="Corbel" w:hAnsi="Corbel"/>
                <w:color w:val="auto"/>
                <w:sz w:val="24"/>
                <w:szCs w:val="24"/>
              </w:rPr>
              <w:t>edagogika osób z niepełnosprawnością ruchową i fizyczną</w:t>
            </w:r>
          </w:p>
        </w:tc>
      </w:tr>
      <w:tr w:rsidR="00B37D1F" w:rsidRPr="004C27B4" w14:paraId="6A22E064" w14:textId="77777777" w:rsidTr="00B819C8">
        <w:tc>
          <w:tcPr>
            <w:tcW w:w="2694" w:type="dxa"/>
            <w:vAlign w:val="center"/>
          </w:tcPr>
          <w:p w14:paraId="0606CEA2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E31DE1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37D1F" w:rsidRPr="004C27B4" w14:paraId="59EBFB2B" w14:textId="77777777" w:rsidTr="00B819C8">
        <w:tc>
          <w:tcPr>
            <w:tcW w:w="2694" w:type="dxa"/>
            <w:vAlign w:val="center"/>
          </w:tcPr>
          <w:p w14:paraId="57073EB5" w14:textId="77777777" w:rsidR="00B37D1F" w:rsidRPr="004C27B4" w:rsidRDefault="00B37D1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BFD928D" w14:textId="0F487612" w:rsidR="00B37D1F" w:rsidRPr="004C27B4" w:rsidRDefault="00D77F1B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37D1F" w:rsidRPr="004C27B4" w14:paraId="34947A26" w14:textId="77777777" w:rsidTr="00B819C8">
        <w:tc>
          <w:tcPr>
            <w:tcW w:w="2694" w:type="dxa"/>
            <w:vAlign w:val="center"/>
          </w:tcPr>
          <w:p w14:paraId="4D0F998E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82BCDE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37D1F" w:rsidRPr="004C27B4" w14:paraId="2299726C" w14:textId="77777777" w:rsidTr="00B819C8">
        <w:tc>
          <w:tcPr>
            <w:tcW w:w="2694" w:type="dxa"/>
            <w:vAlign w:val="center"/>
          </w:tcPr>
          <w:p w14:paraId="3F1ED40E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B9E52B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37D1F" w:rsidRPr="004C27B4" w14:paraId="4FB8DECF" w14:textId="77777777" w:rsidTr="00B819C8">
        <w:tc>
          <w:tcPr>
            <w:tcW w:w="2694" w:type="dxa"/>
            <w:vAlign w:val="center"/>
          </w:tcPr>
          <w:p w14:paraId="73C75DDE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68F62C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37D1F" w:rsidRPr="004C27B4" w14:paraId="09ADCB48" w14:textId="77777777" w:rsidTr="00B819C8">
        <w:tc>
          <w:tcPr>
            <w:tcW w:w="2694" w:type="dxa"/>
            <w:vAlign w:val="center"/>
          </w:tcPr>
          <w:p w14:paraId="02488977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3CE3AA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37D1F" w:rsidRPr="004C27B4" w14:paraId="2100DF41" w14:textId="77777777" w:rsidTr="00B819C8">
        <w:tc>
          <w:tcPr>
            <w:tcW w:w="2694" w:type="dxa"/>
            <w:vAlign w:val="center"/>
          </w:tcPr>
          <w:p w14:paraId="6B5C37C2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D40CEE" w14:textId="3441CB2A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F7F3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37D1F" w:rsidRPr="004C27B4" w14:paraId="77B86243" w14:textId="77777777" w:rsidTr="00B819C8">
        <w:tc>
          <w:tcPr>
            <w:tcW w:w="2694" w:type="dxa"/>
            <w:vAlign w:val="center"/>
          </w:tcPr>
          <w:p w14:paraId="39817D75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7B6B7D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B37D1F" w:rsidRPr="004C27B4" w14:paraId="4408DD8C" w14:textId="77777777" w:rsidTr="00B819C8">
        <w:tc>
          <w:tcPr>
            <w:tcW w:w="2694" w:type="dxa"/>
            <w:vAlign w:val="center"/>
          </w:tcPr>
          <w:p w14:paraId="779EA164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A27FA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B37D1F" w:rsidRPr="004C27B4" w14:paraId="66B08B30" w14:textId="77777777" w:rsidTr="00B819C8">
        <w:tc>
          <w:tcPr>
            <w:tcW w:w="2694" w:type="dxa"/>
            <w:vAlign w:val="center"/>
          </w:tcPr>
          <w:p w14:paraId="23282B90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1BF5C6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37D1F" w:rsidRPr="004C27B4" w14:paraId="53DF4169" w14:textId="77777777" w:rsidTr="00B819C8">
        <w:tc>
          <w:tcPr>
            <w:tcW w:w="2694" w:type="dxa"/>
            <w:vAlign w:val="center"/>
          </w:tcPr>
          <w:p w14:paraId="1DD89D9C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23361A" w14:textId="3621D836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D68BF">
              <w:rPr>
                <w:rFonts w:ascii="Corbel" w:hAnsi="Corbel"/>
                <w:b w:val="0"/>
                <w:sz w:val="24"/>
                <w:szCs w:val="24"/>
              </w:rPr>
              <w:t xml:space="preserve"> hab. Prof. UR </w:t>
            </w:r>
            <w:r w:rsidR="002A5690">
              <w:rPr>
                <w:rFonts w:ascii="Corbel" w:hAnsi="Corbel"/>
                <w:b w:val="0"/>
                <w:sz w:val="24"/>
                <w:szCs w:val="24"/>
              </w:rPr>
              <w:t>Beata Gumienny</w:t>
            </w:r>
          </w:p>
        </w:tc>
      </w:tr>
      <w:tr w:rsidR="00B37D1F" w:rsidRPr="004C27B4" w14:paraId="7EB18A98" w14:textId="77777777" w:rsidTr="00B819C8">
        <w:tc>
          <w:tcPr>
            <w:tcW w:w="2694" w:type="dxa"/>
            <w:vAlign w:val="center"/>
          </w:tcPr>
          <w:p w14:paraId="36DD3B4D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38D0DD" w14:textId="51C3460B" w:rsidR="00B37D1F" w:rsidRPr="004C27B4" w:rsidRDefault="006D68BF" w:rsidP="00B37D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 Prof. UR </w:t>
            </w:r>
            <w:r w:rsidR="00B37D1F" w:rsidRPr="004C27B4">
              <w:rPr>
                <w:rFonts w:ascii="Corbel" w:hAnsi="Corbel"/>
                <w:b w:val="0"/>
                <w:sz w:val="24"/>
                <w:szCs w:val="24"/>
              </w:rPr>
              <w:t>Beata Gumienny</w:t>
            </w:r>
          </w:p>
        </w:tc>
      </w:tr>
    </w:tbl>
    <w:p w14:paraId="7C1EE107" w14:textId="77777777" w:rsidR="00923D7D" w:rsidRPr="004C27B4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* </w:t>
      </w:r>
      <w:r w:rsidRPr="004C27B4">
        <w:rPr>
          <w:rFonts w:ascii="Corbel" w:hAnsi="Corbel"/>
          <w:i/>
          <w:sz w:val="24"/>
          <w:szCs w:val="24"/>
        </w:rPr>
        <w:t>-</w:t>
      </w:r>
      <w:r w:rsidR="00B90885" w:rsidRPr="004C27B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C27B4">
        <w:rPr>
          <w:rFonts w:ascii="Corbel" w:hAnsi="Corbel"/>
          <w:b w:val="0"/>
          <w:sz w:val="24"/>
          <w:szCs w:val="24"/>
        </w:rPr>
        <w:t>e,</w:t>
      </w:r>
      <w:r w:rsidRPr="004C27B4">
        <w:rPr>
          <w:rFonts w:ascii="Corbel" w:hAnsi="Corbel"/>
          <w:i/>
          <w:sz w:val="24"/>
          <w:szCs w:val="24"/>
        </w:rPr>
        <w:t xml:space="preserve"> </w:t>
      </w:r>
      <w:r w:rsidRPr="004C27B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C27B4">
        <w:rPr>
          <w:rFonts w:ascii="Corbel" w:hAnsi="Corbel"/>
          <w:b w:val="0"/>
          <w:i/>
          <w:sz w:val="24"/>
          <w:szCs w:val="24"/>
        </w:rPr>
        <w:t>w Jednostce</w:t>
      </w:r>
    </w:p>
    <w:p w14:paraId="47ABB477" w14:textId="77777777" w:rsidR="00A81544" w:rsidRPr="004C27B4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371ADD" w14:textId="77777777" w:rsidR="00923D7D" w:rsidRPr="004C27B4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>1.</w:t>
      </w:r>
      <w:r w:rsidR="00E22FBC" w:rsidRPr="004C27B4">
        <w:rPr>
          <w:rFonts w:ascii="Corbel" w:hAnsi="Corbel"/>
          <w:sz w:val="24"/>
          <w:szCs w:val="24"/>
        </w:rPr>
        <w:t>1</w:t>
      </w:r>
      <w:r w:rsidRPr="004C27B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4C27B4" w14:paraId="42A701F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5DC2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Semestr</w:t>
            </w:r>
          </w:p>
          <w:p w14:paraId="742FD4A2" w14:textId="77777777" w:rsidR="00015B8F" w:rsidRPr="004C27B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(</w:t>
            </w:r>
            <w:r w:rsidR="00363F78" w:rsidRPr="004C27B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400A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Wykł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9CC5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02F1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Konw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9511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8BE2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Sem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592E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21F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Prakt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A534" w14:textId="77777777" w:rsidR="00015B8F" w:rsidRPr="004C27B4" w:rsidRDefault="00B37D1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A2D8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C27B4">
              <w:rPr>
                <w:rFonts w:ascii="Corbel" w:hAnsi="Corbel"/>
                <w:b/>
                <w:szCs w:val="24"/>
              </w:rPr>
              <w:t>Liczba pkt</w:t>
            </w:r>
            <w:r w:rsidR="00B90885" w:rsidRPr="004C27B4">
              <w:rPr>
                <w:rFonts w:ascii="Corbel" w:hAnsi="Corbel"/>
                <w:b/>
                <w:szCs w:val="24"/>
              </w:rPr>
              <w:t>.</w:t>
            </w:r>
            <w:r w:rsidRPr="004C27B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C27B4" w14:paraId="3717A6AE" w14:textId="77777777" w:rsidTr="00B37D1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8E91" w14:textId="77777777" w:rsidR="00015B8F" w:rsidRPr="004C27B4" w:rsidRDefault="00D22573" w:rsidP="00B37D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13BC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02F1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A3C0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F28A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04B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CDA6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02D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0D9B" w14:textId="1C136D50" w:rsidR="00015B8F" w:rsidRPr="004C27B4" w:rsidRDefault="003A5E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FEE6" w14:textId="77777777" w:rsidR="00015B8F" w:rsidRPr="004C27B4" w:rsidRDefault="00D225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16234FC" w14:textId="77777777" w:rsidR="0075135E" w:rsidRPr="004C27B4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4F975DDF" w14:textId="77777777" w:rsidR="0085747A" w:rsidRPr="004C27B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>1.</w:t>
      </w:r>
      <w:r w:rsidR="00E22FBC" w:rsidRPr="004C27B4">
        <w:rPr>
          <w:rFonts w:ascii="Corbel" w:hAnsi="Corbel"/>
          <w:smallCaps w:val="0"/>
          <w:szCs w:val="24"/>
        </w:rPr>
        <w:t>2</w:t>
      </w:r>
      <w:r w:rsidR="00F83B28" w:rsidRPr="004C27B4">
        <w:rPr>
          <w:rFonts w:ascii="Corbel" w:hAnsi="Corbel"/>
          <w:smallCaps w:val="0"/>
          <w:szCs w:val="24"/>
        </w:rPr>
        <w:t>.</w:t>
      </w:r>
      <w:r w:rsidR="00F83B28" w:rsidRPr="004C27B4">
        <w:rPr>
          <w:rFonts w:ascii="Corbel" w:hAnsi="Corbel"/>
          <w:smallCaps w:val="0"/>
          <w:szCs w:val="24"/>
        </w:rPr>
        <w:tab/>
      </w:r>
      <w:r w:rsidRPr="004C27B4">
        <w:rPr>
          <w:rFonts w:ascii="Corbel" w:hAnsi="Corbel"/>
          <w:smallCaps w:val="0"/>
          <w:szCs w:val="24"/>
        </w:rPr>
        <w:t xml:space="preserve">Sposób realizacji zajęć  </w:t>
      </w:r>
    </w:p>
    <w:p w14:paraId="7CF901EF" w14:textId="77777777" w:rsidR="00B37D1F" w:rsidRPr="004C27B4" w:rsidRDefault="00B37D1F" w:rsidP="00B37D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eastAsia="MS Gothic" w:hAnsi="Corbel"/>
          <w:b w:val="0"/>
          <w:szCs w:val="24"/>
        </w:rPr>
        <w:sym w:font="Wingdings" w:char="F078"/>
      </w:r>
      <w:r w:rsidRPr="004C27B4">
        <w:rPr>
          <w:rFonts w:ascii="Corbel" w:eastAsia="MS Gothic" w:hAnsi="Corbel"/>
          <w:b w:val="0"/>
          <w:szCs w:val="24"/>
        </w:rPr>
        <w:t xml:space="preserve"> </w:t>
      </w:r>
      <w:r w:rsidRPr="004C27B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7CC2A6D" w14:textId="77777777" w:rsidR="0085747A" w:rsidRPr="004C27B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C27B4">
        <w:rPr>
          <w:rFonts w:ascii="MS Gothic" w:eastAsia="MS Gothic" w:hAnsi="MS Gothic" w:cs="MS Gothic" w:hint="eastAsia"/>
          <w:b w:val="0"/>
          <w:szCs w:val="24"/>
        </w:rPr>
        <w:t>☐</w:t>
      </w:r>
      <w:r w:rsidRPr="004C27B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849A7F" w14:textId="77777777" w:rsidR="0085747A" w:rsidRPr="004C27B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27E090" w14:textId="77777777" w:rsidR="009C54AE" w:rsidRPr="004C27B4" w:rsidRDefault="00E22FBC" w:rsidP="00B37D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1.3 </w:t>
      </w:r>
      <w:r w:rsidR="00F83B28" w:rsidRPr="004C27B4">
        <w:rPr>
          <w:rFonts w:ascii="Corbel" w:hAnsi="Corbel"/>
          <w:smallCaps w:val="0"/>
          <w:szCs w:val="24"/>
        </w:rPr>
        <w:tab/>
      </w:r>
      <w:r w:rsidRPr="004C27B4">
        <w:rPr>
          <w:rFonts w:ascii="Corbel" w:hAnsi="Corbel"/>
          <w:smallCaps w:val="0"/>
          <w:szCs w:val="24"/>
        </w:rPr>
        <w:t>For</w:t>
      </w:r>
      <w:r w:rsidR="00445970" w:rsidRPr="004C27B4">
        <w:rPr>
          <w:rFonts w:ascii="Corbel" w:hAnsi="Corbel"/>
          <w:smallCaps w:val="0"/>
          <w:szCs w:val="24"/>
        </w:rPr>
        <w:t xml:space="preserve">ma zaliczenia przedmiotu </w:t>
      </w:r>
      <w:r w:rsidRPr="004C27B4">
        <w:rPr>
          <w:rFonts w:ascii="Corbel" w:hAnsi="Corbel"/>
          <w:smallCaps w:val="0"/>
          <w:szCs w:val="24"/>
        </w:rPr>
        <w:t xml:space="preserve"> (z toku) </w:t>
      </w:r>
    </w:p>
    <w:p w14:paraId="44DED9D7" w14:textId="77777777" w:rsidR="00B37D1F" w:rsidRPr="004C27B4" w:rsidRDefault="00B37D1F" w:rsidP="00B37D1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3457EBBE" w14:textId="77777777" w:rsidR="00E960BB" w:rsidRPr="004C27B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B9B50" w14:textId="77777777" w:rsidR="00E960BB" w:rsidRPr="004C27B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27B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0CDBDB4F" w14:textId="77777777" w:rsidTr="00745302">
        <w:tc>
          <w:tcPr>
            <w:tcW w:w="9670" w:type="dxa"/>
          </w:tcPr>
          <w:p w14:paraId="6E8203E2" w14:textId="77777777" w:rsidR="0085747A" w:rsidRPr="004C27B4" w:rsidRDefault="003A7E7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Biomedyczne podstawy rozwoju i wychowania, </w:t>
            </w:r>
            <w:r w:rsidR="0075135E" w:rsidRPr="004C27B4">
              <w:rPr>
                <w:rFonts w:ascii="Corbel" w:hAnsi="Corbel"/>
                <w:b w:val="0"/>
                <w:smallCaps w:val="0"/>
                <w:szCs w:val="24"/>
              </w:rPr>
              <w:t>Psychologia rozwojowa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>, Teoretyczne podstawy kształcenia, Teoretyczne podstawy wychowania,</w:t>
            </w:r>
          </w:p>
        </w:tc>
      </w:tr>
    </w:tbl>
    <w:p w14:paraId="69790FE2" w14:textId="77777777" w:rsidR="00153C41" w:rsidRPr="004C27B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63350E" w14:textId="77777777" w:rsidR="0085747A" w:rsidRPr="004C27B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27B4">
        <w:rPr>
          <w:rFonts w:ascii="Corbel" w:hAnsi="Corbel"/>
          <w:szCs w:val="24"/>
        </w:rPr>
        <w:t>3.</w:t>
      </w:r>
      <w:r w:rsidR="0085747A" w:rsidRPr="004C27B4">
        <w:rPr>
          <w:rFonts w:ascii="Corbel" w:hAnsi="Corbel"/>
          <w:szCs w:val="24"/>
        </w:rPr>
        <w:t xml:space="preserve"> </w:t>
      </w:r>
      <w:r w:rsidR="00A84C85" w:rsidRPr="004C27B4">
        <w:rPr>
          <w:rFonts w:ascii="Corbel" w:hAnsi="Corbel"/>
          <w:szCs w:val="24"/>
        </w:rPr>
        <w:t>cele, efekty uczenia się</w:t>
      </w:r>
      <w:r w:rsidR="0085747A" w:rsidRPr="004C27B4">
        <w:rPr>
          <w:rFonts w:ascii="Corbel" w:hAnsi="Corbel"/>
          <w:szCs w:val="24"/>
        </w:rPr>
        <w:t xml:space="preserve"> , treści Programowe i stosowane metody Dydaktyczne</w:t>
      </w:r>
    </w:p>
    <w:p w14:paraId="4CF73FC3" w14:textId="77777777" w:rsidR="00B37D1F" w:rsidRPr="004C27B4" w:rsidRDefault="00B37D1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560856" w14:textId="77777777" w:rsidR="00614BD2" w:rsidRPr="004C27B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3.1 </w:t>
      </w:r>
      <w:r w:rsidR="00C05F44" w:rsidRPr="004C27B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4C27B4" w14:paraId="2F6EFA7D" w14:textId="77777777" w:rsidTr="00614BD2">
        <w:tc>
          <w:tcPr>
            <w:tcW w:w="851" w:type="dxa"/>
            <w:vAlign w:val="center"/>
          </w:tcPr>
          <w:p w14:paraId="338AA5AF" w14:textId="77777777" w:rsidR="00614BD2" w:rsidRPr="004C27B4" w:rsidRDefault="00614BD2" w:rsidP="00B37D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6902E744" w14:textId="77777777" w:rsidR="00614BD2" w:rsidRPr="004C27B4" w:rsidRDefault="00614BD2" w:rsidP="006178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Zapoznanie z głównymi paradygmatami badań nad niepełnosprawnością </w:t>
            </w:r>
            <w:r w:rsidR="0061786D" w:rsidRPr="004C27B4">
              <w:rPr>
                <w:rFonts w:ascii="Corbel" w:hAnsi="Corbel"/>
                <w:b w:val="0"/>
                <w:sz w:val="24"/>
                <w:szCs w:val="24"/>
              </w:rPr>
              <w:t xml:space="preserve">w szczególnie w obszarze współczesnych badań nad niepełnosprawnością </w:t>
            </w: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ruchową i fizyczną </w:t>
            </w:r>
            <w:r w:rsidR="00C64F2A" w:rsidRPr="004C27B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14BD2" w:rsidRPr="004C27B4" w14:paraId="326A4CB3" w14:textId="77777777" w:rsidTr="00614BD2">
        <w:tc>
          <w:tcPr>
            <w:tcW w:w="851" w:type="dxa"/>
            <w:vAlign w:val="center"/>
          </w:tcPr>
          <w:p w14:paraId="4F8C5EA2" w14:textId="77777777" w:rsidR="00614BD2" w:rsidRPr="004C27B4" w:rsidRDefault="00614BD2" w:rsidP="00B37D1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1742CB" w14:textId="77777777" w:rsidR="00614BD2" w:rsidRPr="004C27B4" w:rsidRDefault="00614BD2" w:rsidP="00C731B6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4C27B4">
              <w:rPr>
                <w:rFonts w:ascii="Corbel" w:hAnsi="Corbel"/>
              </w:rPr>
              <w:t>Poznanie specyficznych uwarunkowań funkcjonalnych i społecznych osób z niepełnosprawnością ruchową i fizyczną (możliwości, bariery)</w:t>
            </w:r>
            <w:r w:rsidR="006F41DF" w:rsidRPr="004C27B4">
              <w:rPr>
                <w:rFonts w:ascii="Corbel" w:hAnsi="Corbel"/>
              </w:rPr>
              <w:t xml:space="preserve"> w odniesieniu do integracji i inkluzji </w:t>
            </w:r>
          </w:p>
        </w:tc>
      </w:tr>
      <w:tr w:rsidR="00614BD2" w:rsidRPr="004C27B4" w14:paraId="05BA7D05" w14:textId="77777777" w:rsidTr="00614BD2">
        <w:tc>
          <w:tcPr>
            <w:tcW w:w="851" w:type="dxa"/>
            <w:vAlign w:val="center"/>
          </w:tcPr>
          <w:p w14:paraId="330D3888" w14:textId="77777777" w:rsidR="00614BD2" w:rsidRPr="004C27B4" w:rsidRDefault="00614BD2" w:rsidP="00B37D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D3E9A84" w14:textId="77777777" w:rsidR="00614BD2" w:rsidRPr="004C27B4" w:rsidRDefault="00C64F2A" w:rsidP="00C73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Zaznajomienie </w:t>
            </w:r>
            <w:r w:rsidR="006F41DF" w:rsidRPr="004C27B4">
              <w:rPr>
                <w:rFonts w:ascii="Corbel" w:hAnsi="Corbel"/>
                <w:b w:val="0"/>
                <w:sz w:val="24"/>
                <w:szCs w:val="24"/>
              </w:rPr>
              <w:t>z pod</w:t>
            </w:r>
            <w:r w:rsidR="008A3C85" w:rsidRPr="004C27B4">
              <w:rPr>
                <w:rFonts w:ascii="Corbel" w:hAnsi="Corbel"/>
                <w:b w:val="0"/>
                <w:sz w:val="24"/>
                <w:szCs w:val="24"/>
              </w:rPr>
              <w:t xml:space="preserve">stawami dydaktyki, wychowania, </w:t>
            </w:r>
            <w:r w:rsidR="006F41DF" w:rsidRPr="004C27B4">
              <w:rPr>
                <w:rFonts w:ascii="Corbel" w:hAnsi="Corbel"/>
                <w:b w:val="0"/>
                <w:sz w:val="24"/>
                <w:szCs w:val="24"/>
              </w:rPr>
              <w:t xml:space="preserve">opieki </w:t>
            </w:r>
            <w:r w:rsidR="008A3C85" w:rsidRPr="004C27B4">
              <w:rPr>
                <w:rFonts w:ascii="Corbel" w:hAnsi="Corbel"/>
                <w:b w:val="0"/>
                <w:sz w:val="24"/>
                <w:szCs w:val="24"/>
              </w:rPr>
              <w:t xml:space="preserve">i rehabilitacji osób z niepełnosprawnością ruchową i fizyczną </w:t>
            </w:r>
          </w:p>
        </w:tc>
      </w:tr>
    </w:tbl>
    <w:p w14:paraId="5E5ACBBB" w14:textId="77777777" w:rsidR="0085747A" w:rsidRPr="004C27B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46B77F" w14:textId="77777777" w:rsidR="0061786D" w:rsidRPr="004C27B4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b/>
          <w:sz w:val="24"/>
          <w:szCs w:val="24"/>
        </w:rPr>
        <w:t xml:space="preserve">3.2 </w:t>
      </w:r>
      <w:r w:rsidR="001D7B54" w:rsidRPr="004C27B4">
        <w:rPr>
          <w:rFonts w:ascii="Corbel" w:hAnsi="Corbel"/>
          <w:b/>
          <w:sz w:val="24"/>
          <w:szCs w:val="24"/>
        </w:rPr>
        <w:t xml:space="preserve">Efekty </w:t>
      </w:r>
      <w:r w:rsidR="00C05F44" w:rsidRPr="004C27B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C27B4">
        <w:rPr>
          <w:rFonts w:ascii="Corbel" w:hAnsi="Corbel"/>
          <w:b/>
          <w:sz w:val="24"/>
          <w:szCs w:val="24"/>
        </w:rPr>
        <w:t>dla przedmiotu</w:t>
      </w:r>
      <w:r w:rsidR="00445970" w:rsidRPr="004C27B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4C27B4" w14:paraId="36F3381E" w14:textId="77777777" w:rsidTr="0071620A">
        <w:tc>
          <w:tcPr>
            <w:tcW w:w="1701" w:type="dxa"/>
            <w:vAlign w:val="center"/>
          </w:tcPr>
          <w:p w14:paraId="1FFA78ED" w14:textId="77777777" w:rsidR="0085747A" w:rsidRPr="004C27B4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C27B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C27B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6FDE440" w14:textId="77777777" w:rsidR="0085747A" w:rsidRPr="004C27B4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52A6862" w14:textId="77777777" w:rsidR="0085747A" w:rsidRPr="004C27B4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C27B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37D1F" w:rsidRPr="004C27B4" w14:paraId="2101E862" w14:textId="77777777" w:rsidTr="0071620A">
        <w:tc>
          <w:tcPr>
            <w:tcW w:w="1701" w:type="dxa"/>
            <w:vAlign w:val="center"/>
          </w:tcPr>
          <w:p w14:paraId="2BBC9970" w14:textId="77777777" w:rsidR="00B37D1F" w:rsidRPr="004C27B4" w:rsidRDefault="00B37D1F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7D571C8D" w14:textId="77777777" w:rsidR="00B37D1F" w:rsidRPr="004C27B4" w:rsidRDefault="00B37D1F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1EF3646" w14:textId="77777777" w:rsidR="00B37D1F" w:rsidRPr="004C27B4" w:rsidRDefault="00B37D1F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C27B4" w14:paraId="2BAB9B90" w14:textId="77777777" w:rsidTr="00B37D1F">
        <w:tc>
          <w:tcPr>
            <w:tcW w:w="1701" w:type="dxa"/>
            <w:vAlign w:val="center"/>
          </w:tcPr>
          <w:p w14:paraId="613CBFFB" w14:textId="77777777" w:rsidR="0085747A" w:rsidRPr="004C27B4" w:rsidRDefault="00A54B94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4C27B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1429720" w14:textId="5A577940" w:rsidR="00220D14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729DEBDA" w14:textId="619E6753" w:rsidR="0085747A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/>
                <w:sz w:val="24"/>
                <w:szCs w:val="24"/>
              </w:rPr>
              <w:t>zakresy pedagogiki specjalnej.</w:t>
            </w:r>
          </w:p>
        </w:tc>
        <w:tc>
          <w:tcPr>
            <w:tcW w:w="1873" w:type="dxa"/>
            <w:vAlign w:val="center"/>
          </w:tcPr>
          <w:p w14:paraId="2F6E0B13" w14:textId="77777777" w:rsidR="0085747A" w:rsidRPr="004C27B4" w:rsidRDefault="00A54B94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PS.W4.</w:t>
            </w:r>
          </w:p>
        </w:tc>
      </w:tr>
      <w:tr w:rsidR="005965DD" w:rsidRPr="004C27B4" w14:paraId="18CDB777" w14:textId="77777777" w:rsidTr="00B37D1F">
        <w:trPr>
          <w:trHeight w:val="844"/>
        </w:trPr>
        <w:tc>
          <w:tcPr>
            <w:tcW w:w="1701" w:type="dxa"/>
            <w:vAlign w:val="center"/>
          </w:tcPr>
          <w:p w14:paraId="717BBDF9" w14:textId="77777777" w:rsidR="005965DD" w:rsidRPr="004C27B4" w:rsidRDefault="005965DD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333F16B" w14:textId="757E23E6" w:rsidR="00072E77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koncepcje rehabilitacji, edukacji, resocjalizacji i terapii uczniów ze specjalnymi potrzebami edukacyjnymi oraz różnorodne uwarunkowania tych procesów</w:t>
            </w:r>
            <w:r w:rsidR="00F75FCD"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AC1685D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5965DD" w:rsidRPr="004C27B4" w14:paraId="2D086BAB" w14:textId="77777777" w:rsidTr="00B37D1F">
        <w:tc>
          <w:tcPr>
            <w:tcW w:w="1701" w:type="dxa"/>
            <w:vAlign w:val="center"/>
          </w:tcPr>
          <w:p w14:paraId="2704177D" w14:textId="77777777" w:rsidR="005965DD" w:rsidRPr="004C27B4" w:rsidRDefault="005965DD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305E648" w14:textId="53C75510" w:rsidR="00CC7CFD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współczesne podejście do problemów uczniów ze specjalnymi potrzebami edukacyjnymi i wynikające z niego nowe formy edukacji, w tym integracyjna i włączająca</w:t>
            </w:r>
            <w:r w:rsidR="00F75FCD"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4604A1F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5965DD" w:rsidRPr="004C27B4" w14:paraId="0A13A9F5" w14:textId="77777777" w:rsidTr="00B37D1F">
        <w:tc>
          <w:tcPr>
            <w:tcW w:w="1701" w:type="dxa"/>
            <w:vAlign w:val="center"/>
          </w:tcPr>
          <w:p w14:paraId="371741E2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12474EE0" w14:textId="553495D0" w:rsidR="005965DD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system kształcenia specjalnego w kontekście systemu kształcenia powszechnego</w:t>
            </w:r>
            <w:r w:rsidR="00F75FCD" w:rsidRPr="00220D14">
              <w:rPr>
                <w:rFonts w:ascii="Corbel" w:hAnsi="Corbel"/>
                <w:sz w:val="24"/>
                <w:szCs w:val="24"/>
              </w:rPr>
              <w:t>.</w:t>
            </w:r>
            <w:r w:rsidR="00B20868" w:rsidRPr="00220D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54A99DB2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5965DD" w:rsidRPr="004C27B4" w14:paraId="25725746" w14:textId="77777777" w:rsidTr="00B37D1F">
        <w:tc>
          <w:tcPr>
            <w:tcW w:w="1701" w:type="dxa"/>
            <w:vAlign w:val="center"/>
          </w:tcPr>
          <w:p w14:paraId="2F6BCBE2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55797990" w14:textId="2635C9D0" w:rsidR="00393146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podstawy funkcjonowania i patologie aparatu mowy oraz zasady efektywnego posługiwania się narządem mowy</w:t>
            </w:r>
            <w:r w:rsidR="00F75FCD"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303968B3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PS.W13.</w:t>
            </w:r>
          </w:p>
        </w:tc>
      </w:tr>
      <w:tr w:rsidR="00A54B94" w:rsidRPr="004C27B4" w14:paraId="605EBB2F" w14:textId="77777777" w:rsidTr="00B37D1F">
        <w:tc>
          <w:tcPr>
            <w:tcW w:w="1701" w:type="dxa"/>
            <w:vAlign w:val="center"/>
          </w:tcPr>
          <w:p w14:paraId="2E8ACD68" w14:textId="77777777" w:rsidR="00A54B94" w:rsidRPr="004C27B4" w:rsidRDefault="00A54B94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1B31AAAC" w14:textId="77777777" w:rsidR="00220D14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1DF6D25E" w14:textId="1126E884" w:rsidR="00A54B94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</w:t>
            </w:r>
            <w:r w:rsidR="00F75FCD"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0F133D8" w14:textId="77777777" w:rsidR="00A54B94" w:rsidRPr="004C27B4" w:rsidRDefault="009821E7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PS.U1.</w:t>
            </w:r>
          </w:p>
        </w:tc>
      </w:tr>
      <w:tr w:rsidR="00A54B94" w:rsidRPr="004C27B4" w14:paraId="797901E5" w14:textId="77777777" w:rsidTr="00B37D1F">
        <w:tc>
          <w:tcPr>
            <w:tcW w:w="1701" w:type="dxa"/>
            <w:vAlign w:val="center"/>
          </w:tcPr>
          <w:p w14:paraId="2D3FF27C" w14:textId="77777777" w:rsidR="00A54B94" w:rsidRPr="004C27B4" w:rsidRDefault="00A54B94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094654EB" w14:textId="7D9A683B" w:rsidR="00A54B94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 w:rsidR="00CC63C8"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A3474FD" w14:textId="77777777" w:rsidR="00A54B94" w:rsidRPr="004C27B4" w:rsidRDefault="009821E7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PS.U2.</w:t>
            </w:r>
          </w:p>
        </w:tc>
      </w:tr>
      <w:tr w:rsidR="009821E7" w:rsidRPr="004C27B4" w14:paraId="40D3C845" w14:textId="77777777" w:rsidTr="00B37D1F">
        <w:tc>
          <w:tcPr>
            <w:tcW w:w="1701" w:type="dxa"/>
            <w:vAlign w:val="center"/>
          </w:tcPr>
          <w:p w14:paraId="324AB54A" w14:textId="77777777" w:rsidR="009821E7" w:rsidRPr="004C27B4" w:rsidRDefault="009821E7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77199E8A" w14:textId="17C8810F" w:rsidR="009821E7" w:rsidRPr="00220D14" w:rsidRDefault="00220D14" w:rsidP="00220D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</w:t>
            </w:r>
            <w:r w:rsidR="00F75FCD"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CE3F8FD" w14:textId="77777777" w:rsidR="009821E7" w:rsidRPr="004C27B4" w:rsidRDefault="009821E7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PS.U10.</w:t>
            </w:r>
          </w:p>
        </w:tc>
      </w:tr>
      <w:tr w:rsidR="004A2A60" w:rsidRPr="004C27B4" w14:paraId="675A3A82" w14:textId="77777777" w:rsidTr="00B37D1F">
        <w:tc>
          <w:tcPr>
            <w:tcW w:w="1701" w:type="dxa"/>
            <w:vAlign w:val="center"/>
          </w:tcPr>
          <w:p w14:paraId="17B6C80D" w14:textId="77777777" w:rsidR="004A2A60" w:rsidRPr="004C27B4" w:rsidRDefault="004A2A60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5A254B0D" w14:textId="7B372777" w:rsidR="004A2A60" w:rsidRPr="00220D14" w:rsidRDefault="00220D14" w:rsidP="00220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0D14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posługiwać się aparatem mowy zgodnie z zasadami emisji głosu</w:t>
            </w:r>
            <w:r w:rsidR="00F75FCD" w:rsidRPr="00220D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3BD11A1" w14:textId="77777777" w:rsidR="004A2A60" w:rsidRPr="004C27B4" w:rsidRDefault="004A2A60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PS.U13</w:t>
            </w:r>
          </w:p>
        </w:tc>
      </w:tr>
      <w:tr w:rsidR="004A2A60" w:rsidRPr="004C27B4" w14:paraId="5C1894BD" w14:textId="77777777" w:rsidTr="00B37D1F">
        <w:tc>
          <w:tcPr>
            <w:tcW w:w="1701" w:type="dxa"/>
            <w:vAlign w:val="center"/>
          </w:tcPr>
          <w:p w14:paraId="0B837215" w14:textId="77777777" w:rsidR="004A2A60" w:rsidRPr="004C27B4" w:rsidRDefault="004A2A60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14:paraId="063FECD1" w14:textId="3476AF91" w:rsidR="00220D14" w:rsidRPr="00220D14" w:rsidRDefault="00220D14" w:rsidP="00220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0D14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4CBC55D6" w14:textId="2475AA29" w:rsidR="004A2A60" w:rsidRPr="00220D14" w:rsidRDefault="00220D14" w:rsidP="00220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0D14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budowania relacji opartej na wzajemnym zaufaniu między wszystkimi podmiotami procesu wychowania i kształcenia, </w:t>
            </w:r>
            <w:r w:rsidRPr="00220D14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lastRenderedPageBreak/>
              <w:t>w tym rodzicami lub opiekunami uczniów, oraz włączania ich w działania sprzyjające efektywności edukacyjnej</w:t>
            </w:r>
            <w:r w:rsidR="00F75FCD" w:rsidRPr="00220D1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6B2CB7" w:rsidRPr="00220D1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7035D425" w14:textId="77777777" w:rsidR="004A2A60" w:rsidRPr="004C27B4" w:rsidRDefault="004A2A60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lastRenderedPageBreak/>
              <w:t>PS.K2</w:t>
            </w:r>
          </w:p>
        </w:tc>
      </w:tr>
    </w:tbl>
    <w:p w14:paraId="360EF5E5" w14:textId="77777777" w:rsidR="00321345" w:rsidRPr="004C27B4" w:rsidRDefault="0032134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FC26DB" w14:textId="77777777" w:rsidR="0085747A" w:rsidRPr="004C27B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C27B4">
        <w:rPr>
          <w:rFonts w:ascii="Corbel" w:hAnsi="Corbel"/>
          <w:b/>
          <w:sz w:val="24"/>
          <w:szCs w:val="24"/>
        </w:rPr>
        <w:t>3.3</w:t>
      </w:r>
      <w:r w:rsidR="001D7B54" w:rsidRPr="004C27B4">
        <w:rPr>
          <w:rFonts w:ascii="Corbel" w:hAnsi="Corbel"/>
          <w:b/>
          <w:sz w:val="24"/>
          <w:szCs w:val="24"/>
        </w:rPr>
        <w:t xml:space="preserve"> </w:t>
      </w:r>
      <w:r w:rsidR="0085747A" w:rsidRPr="004C27B4">
        <w:rPr>
          <w:rFonts w:ascii="Corbel" w:hAnsi="Corbel"/>
          <w:b/>
          <w:sz w:val="24"/>
          <w:szCs w:val="24"/>
        </w:rPr>
        <w:t>T</w:t>
      </w:r>
      <w:r w:rsidR="001D7B54" w:rsidRPr="004C27B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C27B4">
        <w:rPr>
          <w:rFonts w:ascii="Corbel" w:hAnsi="Corbel"/>
          <w:sz w:val="24"/>
          <w:szCs w:val="24"/>
        </w:rPr>
        <w:t xml:space="preserve">  </w:t>
      </w:r>
    </w:p>
    <w:p w14:paraId="426BA980" w14:textId="77777777" w:rsidR="0085747A" w:rsidRPr="004C27B4" w:rsidRDefault="0085747A" w:rsidP="008D5A3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Problematyka wykładu </w:t>
      </w:r>
    </w:p>
    <w:p w14:paraId="37527CC6" w14:textId="77777777" w:rsidR="00B742FA" w:rsidRPr="004C27B4" w:rsidRDefault="00B37D1F" w:rsidP="00B37D1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nie dotyczy </w:t>
      </w:r>
    </w:p>
    <w:p w14:paraId="728999A2" w14:textId="77777777" w:rsidR="00B37D1F" w:rsidRPr="004C27B4" w:rsidRDefault="00B37D1F" w:rsidP="00B37D1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D7D6A9" w14:textId="77777777" w:rsidR="008D5A3D" w:rsidRPr="004C27B4" w:rsidRDefault="00B37D1F" w:rsidP="008D5A3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486DC19C" w14:textId="77777777" w:rsidTr="00923D7D">
        <w:tc>
          <w:tcPr>
            <w:tcW w:w="9639" w:type="dxa"/>
          </w:tcPr>
          <w:p w14:paraId="2A52E025" w14:textId="77777777" w:rsidR="0085747A" w:rsidRPr="004C27B4" w:rsidRDefault="0085747A" w:rsidP="00A531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Treści merytoryczne</w:t>
            </w:r>
            <w:r w:rsidR="00B37D1F" w:rsidRPr="004C27B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A53199" w:rsidRPr="004C27B4" w14:paraId="3BE855C3" w14:textId="77777777" w:rsidTr="00923D7D">
        <w:tc>
          <w:tcPr>
            <w:tcW w:w="9639" w:type="dxa"/>
          </w:tcPr>
          <w:p w14:paraId="35A9532A" w14:textId="77777777" w:rsidR="00A53199" w:rsidRPr="004C27B4" w:rsidRDefault="004008E5" w:rsidP="004008E5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Pedagogika osób z niepełnosprawnością ruchową i fizyczną - </w:t>
            </w:r>
            <w:r w:rsidR="00A53199" w:rsidRPr="004C27B4">
              <w:rPr>
                <w:rFonts w:ascii="Corbel" w:hAnsi="Corbel"/>
                <w:sz w:val="24"/>
                <w:szCs w:val="24"/>
              </w:rPr>
              <w:t xml:space="preserve">paradygmaty i </w:t>
            </w:r>
            <w:r w:rsidRPr="004C27B4">
              <w:rPr>
                <w:rFonts w:ascii="Corbel" w:hAnsi="Corbel"/>
                <w:sz w:val="24"/>
                <w:szCs w:val="24"/>
              </w:rPr>
              <w:t>współczesne trendy</w:t>
            </w:r>
          </w:p>
        </w:tc>
      </w:tr>
      <w:tr w:rsidR="00A53199" w:rsidRPr="004C27B4" w14:paraId="34891D66" w14:textId="77777777" w:rsidTr="00923D7D">
        <w:tc>
          <w:tcPr>
            <w:tcW w:w="9639" w:type="dxa"/>
          </w:tcPr>
          <w:p w14:paraId="5B2EFC12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Uwarunkowania psychofizyczne i funkcjonowanie dziecka</w:t>
            </w:r>
            <w:r w:rsidR="004008E5" w:rsidRPr="004C27B4">
              <w:rPr>
                <w:rFonts w:ascii="Corbel" w:hAnsi="Corbel"/>
                <w:sz w:val="24"/>
                <w:szCs w:val="24"/>
              </w:rPr>
              <w:t>/ osób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 z niepełnosprawnością ruchową i fizyczną </w:t>
            </w:r>
          </w:p>
        </w:tc>
      </w:tr>
      <w:tr w:rsidR="00A53199" w:rsidRPr="004C27B4" w14:paraId="3E4504B5" w14:textId="77777777" w:rsidTr="00923D7D">
        <w:tc>
          <w:tcPr>
            <w:tcW w:w="9639" w:type="dxa"/>
          </w:tcPr>
          <w:p w14:paraId="0B39AA40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Potrzeby, możliwości, trudności oraz dostosowanie przestrzeni edukacyjno-wychowawczej dla dzieci i osób z niepełnosprawnością ruchowa i fizyczną (etap wychowania przedszkolnego, edukacji wczesnoszkolnej, szkolnej i dorosłości)</w:t>
            </w:r>
          </w:p>
        </w:tc>
      </w:tr>
      <w:tr w:rsidR="00A53199" w:rsidRPr="004C27B4" w14:paraId="3DC89A9D" w14:textId="77777777" w:rsidTr="00923D7D">
        <w:tc>
          <w:tcPr>
            <w:tcW w:w="9639" w:type="dxa"/>
          </w:tcPr>
          <w:p w14:paraId="78D27B14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Czynniki warunkujące prawidłowy przebieg ucz</w:t>
            </w:r>
            <w:r w:rsidR="00B742FA" w:rsidRPr="004C27B4">
              <w:rPr>
                <w:rFonts w:ascii="Corbel" w:hAnsi="Corbel"/>
                <w:sz w:val="24"/>
                <w:szCs w:val="24"/>
              </w:rPr>
              <w:t>enia się dzieci i młodzieży z niepełnosprawnością ruchową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 i fizyczną </w:t>
            </w:r>
          </w:p>
        </w:tc>
      </w:tr>
      <w:tr w:rsidR="00A53199" w:rsidRPr="004C27B4" w14:paraId="5DDE43CF" w14:textId="77777777" w:rsidTr="00923D7D">
        <w:tc>
          <w:tcPr>
            <w:tcW w:w="9639" w:type="dxa"/>
          </w:tcPr>
          <w:p w14:paraId="53E045B0" w14:textId="77777777" w:rsidR="00A53199" w:rsidRPr="004C27B4" w:rsidRDefault="00A53199" w:rsidP="00B742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Działania diagnostyczne, metodyczne i profilaktyczne wobec dzieci i młodzieży z </w:t>
            </w:r>
            <w:r w:rsidR="00B742FA" w:rsidRPr="004C27B4">
              <w:rPr>
                <w:rFonts w:ascii="Corbel" w:hAnsi="Corbel"/>
                <w:sz w:val="24"/>
                <w:szCs w:val="24"/>
              </w:rPr>
              <w:t xml:space="preserve">niepełnosprawnością ruchową 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i fizyczną  </w:t>
            </w:r>
          </w:p>
        </w:tc>
      </w:tr>
      <w:tr w:rsidR="00A53199" w:rsidRPr="004C27B4" w14:paraId="4476B64A" w14:textId="77777777" w:rsidTr="00923D7D">
        <w:tc>
          <w:tcPr>
            <w:tcW w:w="9639" w:type="dxa"/>
          </w:tcPr>
          <w:p w14:paraId="32DC31FE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Analiza wybranych sytuacji dzieci i młodzieży (Zespół mózgowego porażenia dziecięcego, choroby nerwowo-mięśniowe, wady narządu ruchu</w:t>
            </w:r>
            <w:r w:rsidR="00B742FA" w:rsidRPr="004C27B4">
              <w:rPr>
                <w:rFonts w:ascii="Corbel" w:hAnsi="Corbel"/>
                <w:sz w:val="24"/>
                <w:szCs w:val="24"/>
              </w:rPr>
              <w:t xml:space="preserve"> i inne</w:t>
            </w:r>
            <w:r w:rsidRPr="004C27B4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53199" w:rsidRPr="004C27B4" w14:paraId="2ED72ED9" w14:textId="77777777" w:rsidTr="00923D7D">
        <w:tc>
          <w:tcPr>
            <w:tcW w:w="9639" w:type="dxa"/>
          </w:tcPr>
          <w:p w14:paraId="193C06A2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Pomoc psychologiczno-pedagogiczna i zadania zespołu profesjonalistów  </w:t>
            </w:r>
            <w:r w:rsidR="004008E5" w:rsidRPr="004C27B4">
              <w:rPr>
                <w:rFonts w:ascii="Corbel" w:hAnsi="Corbel"/>
                <w:sz w:val="24"/>
                <w:szCs w:val="24"/>
              </w:rPr>
              <w:t>ds. SPE</w:t>
            </w:r>
          </w:p>
        </w:tc>
      </w:tr>
    </w:tbl>
    <w:p w14:paraId="102D04F0" w14:textId="77777777" w:rsidR="0085747A" w:rsidRPr="004C27B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233751" w14:textId="77777777" w:rsidR="0085747A" w:rsidRPr="004C27B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>3.4 Metody dydaktyczne</w:t>
      </w:r>
      <w:r w:rsidRPr="004C27B4">
        <w:rPr>
          <w:rFonts w:ascii="Corbel" w:hAnsi="Corbel"/>
          <w:b w:val="0"/>
          <w:smallCaps w:val="0"/>
          <w:szCs w:val="24"/>
        </w:rPr>
        <w:t xml:space="preserve"> </w:t>
      </w:r>
    </w:p>
    <w:p w14:paraId="240DE6E2" w14:textId="77777777" w:rsidR="0085747A" w:rsidRPr="004C27B4" w:rsidRDefault="00562046" w:rsidP="00B37D1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b w:val="0"/>
          <w:smallCaps w:val="0"/>
          <w:szCs w:val="24"/>
        </w:rPr>
        <w:t>analiza</w:t>
      </w:r>
      <w:r w:rsidR="00D05C02" w:rsidRPr="004C27B4">
        <w:rPr>
          <w:rFonts w:ascii="Corbel" w:hAnsi="Corbel"/>
          <w:b w:val="0"/>
          <w:smallCaps w:val="0"/>
          <w:szCs w:val="24"/>
        </w:rPr>
        <w:t xml:space="preserve"> tekstów</w:t>
      </w:r>
      <w:r w:rsidR="00AD2936" w:rsidRPr="004C27B4">
        <w:rPr>
          <w:rFonts w:ascii="Corbel" w:hAnsi="Corbel"/>
          <w:b w:val="0"/>
          <w:smallCaps w:val="0"/>
          <w:szCs w:val="24"/>
        </w:rPr>
        <w:t xml:space="preserve">, </w:t>
      </w:r>
      <w:r w:rsidR="00A21ACE" w:rsidRPr="004C27B4">
        <w:rPr>
          <w:rFonts w:ascii="Corbel" w:hAnsi="Corbel"/>
          <w:b w:val="0"/>
          <w:smallCaps w:val="0"/>
          <w:szCs w:val="24"/>
        </w:rPr>
        <w:t xml:space="preserve">przedstawienie </w:t>
      </w:r>
      <w:r w:rsidR="00AD2936" w:rsidRPr="004C27B4">
        <w:rPr>
          <w:rFonts w:ascii="Corbel" w:hAnsi="Corbel"/>
          <w:b w:val="0"/>
          <w:smallCaps w:val="0"/>
          <w:szCs w:val="24"/>
        </w:rPr>
        <w:t xml:space="preserve">sytuacji problemowej, </w:t>
      </w:r>
      <w:r w:rsidRPr="004C27B4">
        <w:rPr>
          <w:rFonts w:ascii="Corbel" w:hAnsi="Corbel"/>
          <w:b w:val="0"/>
          <w:smallCaps w:val="0"/>
          <w:szCs w:val="24"/>
        </w:rPr>
        <w:t xml:space="preserve">przypadków, </w:t>
      </w:r>
      <w:r w:rsidR="00314841" w:rsidRPr="004C27B4">
        <w:rPr>
          <w:rFonts w:ascii="Corbel" w:hAnsi="Corbel"/>
          <w:b w:val="0"/>
          <w:smallCaps w:val="0"/>
          <w:szCs w:val="24"/>
        </w:rPr>
        <w:t xml:space="preserve">wypowiedź, </w:t>
      </w:r>
      <w:r w:rsidRPr="004C27B4">
        <w:rPr>
          <w:rFonts w:ascii="Corbel" w:hAnsi="Corbel"/>
          <w:b w:val="0"/>
          <w:smallCaps w:val="0"/>
          <w:szCs w:val="24"/>
        </w:rPr>
        <w:t>dyskusja, praca w grupach</w:t>
      </w:r>
      <w:r w:rsidR="00BF2C41" w:rsidRPr="004C27B4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445F3861" w14:textId="77777777" w:rsidR="00E960BB" w:rsidRPr="004C27B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02B7A2" w14:textId="77777777" w:rsidR="0085747A" w:rsidRPr="004C27B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4. </w:t>
      </w:r>
      <w:r w:rsidR="0085747A" w:rsidRPr="004C27B4">
        <w:rPr>
          <w:rFonts w:ascii="Corbel" w:hAnsi="Corbel"/>
          <w:smallCaps w:val="0"/>
          <w:szCs w:val="24"/>
        </w:rPr>
        <w:t>METODY I KRYTERIA OCENY</w:t>
      </w:r>
      <w:r w:rsidR="009F4610" w:rsidRPr="004C27B4">
        <w:rPr>
          <w:rFonts w:ascii="Corbel" w:hAnsi="Corbel"/>
          <w:smallCaps w:val="0"/>
          <w:szCs w:val="24"/>
        </w:rPr>
        <w:t xml:space="preserve"> </w:t>
      </w:r>
    </w:p>
    <w:p w14:paraId="474B85E3" w14:textId="77777777" w:rsidR="00923D7D" w:rsidRPr="004C27B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5C2C9B" w14:textId="77777777" w:rsidR="0085747A" w:rsidRPr="004C27B4" w:rsidRDefault="0085747A" w:rsidP="00B37D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C27B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1"/>
        <w:gridCol w:w="2116"/>
      </w:tblGrid>
      <w:tr w:rsidR="0085747A" w:rsidRPr="004C27B4" w14:paraId="17139F96" w14:textId="77777777" w:rsidTr="00C05F44">
        <w:tc>
          <w:tcPr>
            <w:tcW w:w="1985" w:type="dxa"/>
            <w:vAlign w:val="center"/>
          </w:tcPr>
          <w:p w14:paraId="662819A9" w14:textId="77777777" w:rsidR="0085747A" w:rsidRPr="004C27B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B6D630E" w14:textId="77777777" w:rsidR="0085747A" w:rsidRPr="004C27B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E7DD0D4" w14:textId="77777777" w:rsidR="0085747A" w:rsidRPr="004C27B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4C27B4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C10618" w14:textId="77777777" w:rsidR="0085747A" w:rsidRPr="004C27B4" w:rsidRDefault="00B37D1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B37D1F" w:rsidRPr="004C27B4" w14:paraId="4828FCB9" w14:textId="77777777" w:rsidTr="00B37D1F">
        <w:tc>
          <w:tcPr>
            <w:tcW w:w="1985" w:type="dxa"/>
            <w:vAlign w:val="center"/>
          </w:tcPr>
          <w:p w14:paraId="66DE014D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6DE4CF92" w14:textId="77777777" w:rsidR="00B37D1F" w:rsidRPr="004C27B4" w:rsidRDefault="00900142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7DFC03C1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70C7E2A1" w14:textId="77777777" w:rsidTr="00B37D1F">
        <w:tc>
          <w:tcPr>
            <w:tcW w:w="1985" w:type="dxa"/>
            <w:vAlign w:val="center"/>
          </w:tcPr>
          <w:p w14:paraId="6774178D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B86DF6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1D5F6C3B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528CB873" w14:textId="77777777" w:rsidTr="00B37D1F">
        <w:tc>
          <w:tcPr>
            <w:tcW w:w="1985" w:type="dxa"/>
            <w:vAlign w:val="center"/>
          </w:tcPr>
          <w:p w14:paraId="3F4E3A77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3725CA5D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3FD1112D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7FCB7606" w14:textId="77777777" w:rsidTr="00B37D1F">
        <w:tc>
          <w:tcPr>
            <w:tcW w:w="1985" w:type="dxa"/>
            <w:vAlign w:val="center"/>
          </w:tcPr>
          <w:p w14:paraId="7B8CEA17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7FD7E26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02DD5325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55C9ED52" w14:textId="77777777" w:rsidTr="00B37D1F">
        <w:tc>
          <w:tcPr>
            <w:tcW w:w="1985" w:type="dxa"/>
            <w:vAlign w:val="center"/>
          </w:tcPr>
          <w:p w14:paraId="3B7BBE3E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153E16E2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0A00A516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5E8E9351" w14:textId="77777777" w:rsidTr="00B37D1F">
        <w:tc>
          <w:tcPr>
            <w:tcW w:w="1985" w:type="dxa"/>
            <w:vAlign w:val="center"/>
          </w:tcPr>
          <w:p w14:paraId="3EA242B3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71E593AF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 wypowiedź, dyskusja</w:t>
            </w:r>
          </w:p>
        </w:tc>
        <w:tc>
          <w:tcPr>
            <w:tcW w:w="2126" w:type="dxa"/>
          </w:tcPr>
          <w:p w14:paraId="0F5F856E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74AC3B1F" w14:textId="77777777" w:rsidTr="00B37D1F">
        <w:tc>
          <w:tcPr>
            <w:tcW w:w="1985" w:type="dxa"/>
            <w:vAlign w:val="center"/>
          </w:tcPr>
          <w:p w14:paraId="1EB679C6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596A5142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wypowiedź, dyskusja, praca w grupach </w:t>
            </w:r>
          </w:p>
        </w:tc>
        <w:tc>
          <w:tcPr>
            <w:tcW w:w="2126" w:type="dxa"/>
          </w:tcPr>
          <w:p w14:paraId="5EBC30E2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30F713B2" w14:textId="77777777" w:rsidTr="00B37D1F">
        <w:tc>
          <w:tcPr>
            <w:tcW w:w="1985" w:type="dxa"/>
            <w:vAlign w:val="center"/>
          </w:tcPr>
          <w:p w14:paraId="0E64F91E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2B5BA41" w14:textId="77777777" w:rsidR="00B37D1F" w:rsidRPr="004C27B4" w:rsidRDefault="00900142" w:rsidP="009001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an</w:t>
            </w:r>
            <w:r w:rsidR="00B37D1F" w:rsidRPr="004C27B4">
              <w:rPr>
                <w:rFonts w:ascii="Corbel" w:hAnsi="Corbel"/>
                <w:sz w:val="24"/>
                <w:szCs w:val="24"/>
              </w:rPr>
              <w:t>aliza przypadku</w:t>
            </w:r>
          </w:p>
        </w:tc>
        <w:tc>
          <w:tcPr>
            <w:tcW w:w="2126" w:type="dxa"/>
          </w:tcPr>
          <w:p w14:paraId="20B73EF5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74DB878A" w14:textId="77777777" w:rsidTr="00B37D1F">
        <w:tc>
          <w:tcPr>
            <w:tcW w:w="1985" w:type="dxa"/>
            <w:vAlign w:val="center"/>
          </w:tcPr>
          <w:p w14:paraId="11BB7393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528" w:type="dxa"/>
          </w:tcPr>
          <w:p w14:paraId="5F4D950F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obserwacja w trakcie zajęć, wypowiedź studenta.</w:t>
            </w:r>
          </w:p>
        </w:tc>
        <w:tc>
          <w:tcPr>
            <w:tcW w:w="2126" w:type="dxa"/>
          </w:tcPr>
          <w:p w14:paraId="3E5C454E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4E90AEC3" w14:textId="77777777" w:rsidTr="00B37D1F">
        <w:tc>
          <w:tcPr>
            <w:tcW w:w="1985" w:type="dxa"/>
            <w:vAlign w:val="center"/>
          </w:tcPr>
          <w:p w14:paraId="24EBC0E8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03543CDB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</w:t>
            </w:r>
          </w:p>
        </w:tc>
        <w:tc>
          <w:tcPr>
            <w:tcW w:w="2126" w:type="dxa"/>
          </w:tcPr>
          <w:p w14:paraId="51AF565A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F8D472F" w14:textId="77777777" w:rsidR="00321345" w:rsidRPr="004C27B4" w:rsidRDefault="0032134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08F79" w14:textId="77777777" w:rsidR="00923D7D" w:rsidRPr="004C27B4" w:rsidRDefault="003E1941" w:rsidP="00B37D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4.2 </w:t>
      </w:r>
      <w:r w:rsidR="0085747A" w:rsidRPr="004C27B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C27B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222B52F2" w14:textId="77777777" w:rsidTr="00923D7D">
        <w:tc>
          <w:tcPr>
            <w:tcW w:w="9670" w:type="dxa"/>
          </w:tcPr>
          <w:p w14:paraId="2513914E" w14:textId="15D10F54" w:rsidR="00220D14" w:rsidRPr="000824C3" w:rsidRDefault="000824C3" w:rsidP="000824C3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220D14" w:rsidRPr="000824C3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  <w:r w:rsidRPr="000824C3">
              <w:rPr>
                <w:rFonts w:ascii="Corbel" w:hAnsi="Corbel"/>
                <w:sz w:val="24"/>
                <w:szCs w:val="24"/>
              </w:rPr>
              <w:t>i warsztatów</w:t>
            </w:r>
            <w:r w:rsidRPr="000824C3">
              <w:rPr>
                <w:rFonts w:ascii="Corbel" w:hAnsi="Corbel"/>
                <w:bCs/>
                <w:smallCaps/>
                <w:sz w:val="24"/>
                <w:szCs w:val="24"/>
              </w:rPr>
              <w:t xml:space="preserve"> (</w:t>
            </w:r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>analiza sytuacji problemowej, wypowiedź studenta, udział w dyskusji, analiza przypadk</w:t>
            </w:r>
            <w:r w:rsidRPr="000824C3">
              <w:rPr>
                <w:rFonts w:ascii="Corbel" w:hAnsi="Corbel"/>
                <w:bCs/>
                <w:smallCaps/>
                <w:sz w:val="24"/>
                <w:szCs w:val="24"/>
              </w:rPr>
              <w:t>ów</w:t>
            </w:r>
            <w:r w:rsidR="00220D14" w:rsidRPr="000824C3">
              <w:rPr>
                <w:rFonts w:ascii="Corbel" w:hAnsi="Corbel"/>
                <w:bCs/>
                <w:smallCaps/>
                <w:sz w:val="24"/>
                <w:szCs w:val="24"/>
              </w:rPr>
              <w:t>)</w:t>
            </w:r>
            <w:r w:rsidR="00220D14" w:rsidRPr="000824C3">
              <w:rPr>
                <w:rFonts w:ascii="Corbel" w:eastAsia="Times New Roman" w:hAnsi="Corbel"/>
                <w:bCs/>
                <w:sz w:val="24"/>
                <w:szCs w:val="24"/>
              </w:rPr>
              <w:t>,</w:t>
            </w:r>
            <w:r w:rsidR="00220D14" w:rsidRPr="000824C3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 </w:t>
            </w:r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 xml:space="preserve">ocenianie tradycyjne: </w:t>
            </w:r>
            <w:proofErr w:type="spellStart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>ndst</w:t>
            </w:r>
            <w:proofErr w:type="spellEnd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>dst</w:t>
            </w:r>
            <w:proofErr w:type="spellEnd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>dst</w:t>
            </w:r>
            <w:proofErr w:type="spellEnd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>db</w:t>
            </w:r>
            <w:proofErr w:type="spellEnd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>db</w:t>
            </w:r>
            <w:proofErr w:type="spellEnd"/>
            <w:r w:rsidR="00220D14" w:rsidRPr="000824C3">
              <w:rPr>
                <w:rFonts w:ascii="Corbel" w:hAnsi="Corbel"/>
                <w:bCs/>
                <w:sz w:val="24"/>
                <w:szCs w:val="24"/>
              </w:rPr>
              <w:t>, bdb</w:t>
            </w:r>
            <w:r w:rsidR="004A13BB">
              <w:rPr>
                <w:rFonts w:ascii="Corbel" w:hAnsi="Corbel"/>
                <w:bCs/>
                <w:sz w:val="24"/>
                <w:szCs w:val="24"/>
              </w:rPr>
              <w:t>.</w:t>
            </w:r>
            <w:r w:rsidR="00220D14" w:rsidRPr="000824C3">
              <w:rPr>
                <w:rFonts w:ascii="Corbel" w:hAnsi="Corbel"/>
                <w:bCs/>
                <w:smallCaps/>
                <w:sz w:val="24"/>
                <w:szCs w:val="24"/>
              </w:rPr>
              <w:t xml:space="preserve"> </w:t>
            </w:r>
          </w:p>
          <w:p w14:paraId="0D9CF5EE" w14:textId="388AA045" w:rsidR="00220D14" w:rsidRPr="000824C3" w:rsidRDefault="000824C3" w:rsidP="000824C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</w:rPr>
              <w:t>K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ryteria oceny:</w:t>
            </w:r>
          </w:p>
          <w:p w14:paraId="599350ED" w14:textId="173BFF24" w:rsidR="00220D14" w:rsidRPr="000824C3" w:rsidRDefault="000824C3" w:rsidP="000824C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5,0 – student zdecydowanie samodzielnie pracuje (bierze udział w dyskusjach, analizuje przypadki – zgodnie z tematem i założonymi celami, poprawnie merytorycznie), co przedkłada się na twórcze rozwiązania na każdym etapie zajęć;</w:t>
            </w:r>
          </w:p>
          <w:p w14:paraId="0394670C" w14:textId="64F529AB" w:rsidR="00220D14" w:rsidRPr="000824C3" w:rsidRDefault="000824C3" w:rsidP="000824C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4,5 - student raczej samodzielnie pracuje, niekiedy wymaga ukierunkowania na wybranych etapach zajęć;</w:t>
            </w:r>
          </w:p>
          <w:p w14:paraId="6F41EDC1" w14:textId="3B0CAC79" w:rsidR="00220D14" w:rsidRPr="000824C3" w:rsidRDefault="000824C3" w:rsidP="000824C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4,0 – student pracuje częściowo samodzielnie a częściowo pod kierunkiem nauczyciela,  wymaga pomocy na wybranych etapach pracy/dyskusji;</w:t>
            </w:r>
          </w:p>
          <w:p w14:paraId="4F4B005F" w14:textId="7771CF1D" w:rsidR="00220D14" w:rsidRPr="000824C3" w:rsidRDefault="000824C3" w:rsidP="000824C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3,5 – student raczej pracuje pod kierunkiem nauczyciela, który udziela pomocy na większości etapów zajęć;</w:t>
            </w:r>
          </w:p>
          <w:p w14:paraId="0B5A0EB6" w14:textId="1E605E24" w:rsidR="00220D14" w:rsidRPr="000824C3" w:rsidRDefault="000824C3" w:rsidP="000824C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3,0 – student pracuje zdecydowanie pod kierunkiem nauczyciela, wymaga stałej pomocy na każdym etapie pracy;</w:t>
            </w:r>
          </w:p>
          <w:p w14:paraId="16434E02" w14:textId="50A4BA7D" w:rsidR="00220D14" w:rsidRPr="000824C3" w:rsidRDefault="000824C3" w:rsidP="000824C3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 w:rsidRPr="000824C3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–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="004A13BB"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 w:rsidRPr="000824C3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 xml:space="preserve">nie </w:t>
            </w:r>
            <w:r w:rsidRPr="000824C3">
              <w:rPr>
                <w:rFonts w:ascii="Corbel" w:hAnsi="Corbel"/>
                <w:sz w:val="24"/>
                <w:szCs w:val="24"/>
              </w:rPr>
              <w:t>pracuje samodzielnie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 xml:space="preserve">, jego wiedza i umiejętności są niewystarczające na każdym etapie </w:t>
            </w:r>
            <w:r w:rsidRPr="000824C3">
              <w:rPr>
                <w:rFonts w:ascii="Corbel" w:hAnsi="Corbel"/>
                <w:sz w:val="24"/>
                <w:szCs w:val="24"/>
              </w:rPr>
              <w:t>zajęć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.</w:t>
            </w:r>
          </w:p>
          <w:p w14:paraId="6CBCCDAD" w14:textId="1E31FF9F" w:rsidR="006D50D6" w:rsidRPr="004C27B4" w:rsidRDefault="006D50D6" w:rsidP="000824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19D35F" w14:textId="77777777" w:rsidR="0085747A" w:rsidRPr="004C27B4" w:rsidRDefault="0085747A" w:rsidP="001F278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CECBF6" w14:textId="77777777" w:rsidR="009949CD" w:rsidRPr="004C27B4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737E4C" w14:textId="77777777" w:rsidR="0085747A" w:rsidRPr="004C27B4" w:rsidRDefault="0085747A" w:rsidP="00B37D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C27B4">
        <w:rPr>
          <w:rFonts w:ascii="Corbel" w:hAnsi="Corbel"/>
          <w:b/>
          <w:sz w:val="24"/>
          <w:szCs w:val="24"/>
        </w:rPr>
        <w:t xml:space="preserve">5. </w:t>
      </w:r>
      <w:r w:rsidR="00C61DC5" w:rsidRPr="004C27B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112F5" w14:textId="77777777" w:rsidR="00955CB4" w:rsidRPr="004C27B4" w:rsidRDefault="00955CB4" w:rsidP="00B37D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27B4" w14:paraId="7021FED1" w14:textId="77777777" w:rsidTr="000824C3">
        <w:tc>
          <w:tcPr>
            <w:tcW w:w="4902" w:type="dxa"/>
            <w:vAlign w:val="center"/>
          </w:tcPr>
          <w:p w14:paraId="470129AE" w14:textId="77777777" w:rsidR="0085747A" w:rsidRPr="004C27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C27B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27B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A8C88A" w14:textId="77777777" w:rsidR="0085747A" w:rsidRPr="004C27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C27B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C27B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C27B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C27B4" w14:paraId="7F05EE30" w14:textId="77777777" w:rsidTr="000824C3">
        <w:tc>
          <w:tcPr>
            <w:tcW w:w="4902" w:type="dxa"/>
          </w:tcPr>
          <w:p w14:paraId="633989F7" w14:textId="77777777" w:rsidR="0085747A" w:rsidRPr="004C27B4" w:rsidRDefault="00C61DC5" w:rsidP="006015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G</w:t>
            </w:r>
            <w:r w:rsidR="0085747A" w:rsidRPr="004C27B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C27B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C27B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C27B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16EB441" w14:textId="088A4242" w:rsidR="0085747A" w:rsidRPr="004C27B4" w:rsidRDefault="003A5E57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70D58" w:rsidRPr="004C27B4" w14:paraId="1DF3C5FB" w14:textId="77777777" w:rsidTr="000824C3">
        <w:trPr>
          <w:trHeight w:val="593"/>
        </w:trPr>
        <w:tc>
          <w:tcPr>
            <w:tcW w:w="4902" w:type="dxa"/>
          </w:tcPr>
          <w:p w14:paraId="1D086862" w14:textId="398F7DEA" w:rsidR="000824C3" w:rsidRPr="004C27B4" w:rsidRDefault="00D8374E" w:rsidP="00D837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70D58" w:rsidRPr="004C27B4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824C3">
              <w:rPr>
                <w:rFonts w:ascii="Corbel" w:hAnsi="Corbel"/>
                <w:sz w:val="24"/>
                <w:szCs w:val="24"/>
              </w:rPr>
              <w:t>p</w:t>
            </w:r>
            <w:r w:rsidR="000824C3" w:rsidRPr="004C27B4">
              <w:rPr>
                <w:rFonts w:ascii="Corbel" w:hAnsi="Corbel"/>
                <w:sz w:val="24"/>
                <w:szCs w:val="24"/>
              </w:rPr>
              <w:t xml:space="preserve">rzygotowanie </w:t>
            </w:r>
            <w:r w:rsidRPr="004C27B4">
              <w:rPr>
                <w:rFonts w:ascii="Corbel" w:hAnsi="Corbel"/>
                <w:sz w:val="24"/>
                <w:szCs w:val="24"/>
              </w:rPr>
              <w:t>do zajęć</w:t>
            </w:r>
            <w:r w:rsidR="000824C3">
              <w:rPr>
                <w:rFonts w:ascii="Corbel" w:hAnsi="Corbel"/>
                <w:sz w:val="24"/>
                <w:szCs w:val="24"/>
              </w:rPr>
              <w:t>, analiza literatury,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18" w:type="dxa"/>
          </w:tcPr>
          <w:p w14:paraId="0B243427" w14:textId="77777777" w:rsidR="00F70D58" w:rsidRDefault="00F70D58" w:rsidP="00944F4F">
            <w:pPr>
              <w:pStyle w:val="Akapitzli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69930D8" w14:textId="77439F63" w:rsidR="000824C3" w:rsidRPr="004C27B4" w:rsidRDefault="000824C3" w:rsidP="00944F4F">
            <w:pPr>
              <w:pStyle w:val="Akapitzli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4C27B4" w14:paraId="748AC1CE" w14:textId="77777777" w:rsidTr="000824C3">
        <w:tc>
          <w:tcPr>
            <w:tcW w:w="4902" w:type="dxa"/>
          </w:tcPr>
          <w:p w14:paraId="6AA29A40" w14:textId="77777777" w:rsidR="0085747A" w:rsidRPr="004C27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B0471B2" w14:textId="77777777" w:rsidR="0085747A" w:rsidRPr="004C27B4" w:rsidRDefault="004C287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4C27B4" w14:paraId="63F4CC30" w14:textId="77777777" w:rsidTr="000824C3">
        <w:tc>
          <w:tcPr>
            <w:tcW w:w="4902" w:type="dxa"/>
          </w:tcPr>
          <w:p w14:paraId="0A39FDB1" w14:textId="77777777" w:rsidR="0085747A" w:rsidRPr="004C27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DC61A88" w14:textId="77777777" w:rsidR="0085747A" w:rsidRPr="004C27B4" w:rsidRDefault="001F278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414A4626" w14:textId="77777777" w:rsidR="0085747A" w:rsidRPr="004C27B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C27B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C27B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71EB2E" w14:textId="77777777" w:rsidR="003E1941" w:rsidRPr="004C27B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583994" w14:textId="77777777" w:rsidR="00D05C02" w:rsidRPr="004C27B4" w:rsidRDefault="0071620A" w:rsidP="00D05C0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6. </w:t>
      </w:r>
      <w:r w:rsidR="0085747A" w:rsidRPr="004C27B4">
        <w:rPr>
          <w:rFonts w:ascii="Corbel" w:hAnsi="Corbel"/>
          <w:smallCaps w:val="0"/>
          <w:szCs w:val="24"/>
        </w:rPr>
        <w:t>PRAKTYKI ZAWO</w:t>
      </w:r>
      <w:r w:rsidR="009D3F3B" w:rsidRPr="004C27B4">
        <w:rPr>
          <w:rFonts w:ascii="Corbel" w:hAnsi="Corbel"/>
          <w:smallCaps w:val="0"/>
          <w:szCs w:val="24"/>
        </w:rPr>
        <w:t>DOWE W RAMACH PRZEDMIOTU</w:t>
      </w:r>
    </w:p>
    <w:p w14:paraId="0DA58B88" w14:textId="77777777" w:rsidR="00955CB4" w:rsidRPr="004C27B4" w:rsidRDefault="00955CB4" w:rsidP="00D05C0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4C27B4" w14:paraId="60B5461C" w14:textId="77777777" w:rsidTr="00C061CF">
        <w:trPr>
          <w:trHeight w:val="397"/>
        </w:trPr>
        <w:tc>
          <w:tcPr>
            <w:tcW w:w="4111" w:type="dxa"/>
          </w:tcPr>
          <w:p w14:paraId="22E68CB1" w14:textId="77777777" w:rsidR="0085747A" w:rsidRPr="004C27B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01B03A32" w14:textId="77777777" w:rsidR="0085747A" w:rsidRPr="004C27B4" w:rsidRDefault="00F70D58" w:rsidP="00F70D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4C27B4" w14:paraId="37047CCB" w14:textId="77777777" w:rsidTr="00C061CF">
        <w:trPr>
          <w:trHeight w:val="397"/>
        </w:trPr>
        <w:tc>
          <w:tcPr>
            <w:tcW w:w="4111" w:type="dxa"/>
          </w:tcPr>
          <w:p w14:paraId="254F97FD" w14:textId="77777777" w:rsidR="0085747A" w:rsidRPr="004C27B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79867A08" w14:textId="77777777" w:rsidR="0085747A" w:rsidRPr="004C27B4" w:rsidRDefault="00F70D58" w:rsidP="00F70D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2344333" w14:textId="77777777" w:rsidR="003E1941" w:rsidRPr="004C27B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2D1FE" w14:textId="77777777" w:rsidR="00D05C02" w:rsidRPr="004C27B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7. </w:t>
      </w:r>
      <w:r w:rsidR="0085747A" w:rsidRPr="004C27B4">
        <w:rPr>
          <w:rFonts w:ascii="Corbel" w:hAnsi="Corbel"/>
          <w:smallCaps w:val="0"/>
          <w:szCs w:val="24"/>
        </w:rPr>
        <w:t>LITERATURA</w:t>
      </w:r>
      <w:r w:rsidRPr="004C27B4">
        <w:rPr>
          <w:rFonts w:ascii="Corbel" w:hAnsi="Corbel"/>
          <w:smallCaps w:val="0"/>
          <w:szCs w:val="24"/>
        </w:rPr>
        <w:t xml:space="preserve"> </w:t>
      </w:r>
    </w:p>
    <w:p w14:paraId="093EEEA5" w14:textId="77777777" w:rsidR="00955CB4" w:rsidRPr="004C27B4" w:rsidRDefault="00955CB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3EC918DF" w14:textId="77777777" w:rsidTr="00F70D58">
        <w:trPr>
          <w:trHeight w:val="397"/>
        </w:trPr>
        <w:tc>
          <w:tcPr>
            <w:tcW w:w="9639" w:type="dxa"/>
          </w:tcPr>
          <w:p w14:paraId="4E55DC99" w14:textId="77777777" w:rsidR="00944F4F" w:rsidRPr="004C27B4" w:rsidRDefault="00944F4F" w:rsidP="000824C3">
            <w:pPr>
              <w:pStyle w:val="Punktygwne"/>
              <w:tabs>
                <w:tab w:val="left" w:pos="210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Hlk232281582"/>
            <w:r w:rsidRPr="004C27B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EFCBD50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Borkowska M., (2005), </w:t>
            </w:r>
            <w:r w:rsidRPr="004C27B4">
              <w:rPr>
                <w:rFonts w:ascii="Corbel" w:hAnsi="Corbel"/>
                <w:i/>
              </w:rPr>
              <w:t>Niepełnosprawność ruchowa u dzieci.</w:t>
            </w:r>
            <w:r w:rsidRPr="004C27B4">
              <w:rPr>
                <w:rFonts w:ascii="Corbel" w:hAnsi="Corbel"/>
              </w:rPr>
              <w:t xml:space="preserve"> W: Uczeń z niepełnosprawnością ruchową w szkole ogólnodostępnej. Loska, M., Myślińska, D. (red), Warszawa</w:t>
            </w:r>
            <w:r w:rsidR="004C2872" w:rsidRPr="004C27B4">
              <w:rPr>
                <w:rFonts w:ascii="Corbel" w:hAnsi="Corbel"/>
              </w:rPr>
              <w:t>.</w:t>
            </w:r>
          </w:p>
          <w:p w14:paraId="50F776D6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lastRenderedPageBreak/>
              <w:t xml:space="preserve">Borkowska, M. (2001). </w:t>
            </w:r>
            <w:r w:rsidRPr="004C27B4">
              <w:rPr>
                <w:rFonts w:ascii="Corbel" w:hAnsi="Corbel"/>
                <w:i/>
              </w:rPr>
              <w:t>Uwarunkowania rozwoju ruchowego i jego zaburzenia w mózgowym porażeniu dziecięcym</w:t>
            </w:r>
            <w:r w:rsidRPr="004C27B4">
              <w:rPr>
                <w:rFonts w:ascii="Corbel" w:hAnsi="Corbel"/>
              </w:rPr>
              <w:t>. Warszawa: Wydawnictwo Zaułek</w:t>
            </w:r>
            <w:r w:rsidR="00DF73DD" w:rsidRPr="004C27B4">
              <w:rPr>
                <w:rFonts w:ascii="Corbel" w:hAnsi="Corbel"/>
              </w:rPr>
              <w:t>.</w:t>
            </w:r>
          </w:p>
          <w:p w14:paraId="4096C23D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Brzezińska, A.I., </w:t>
            </w:r>
            <w:proofErr w:type="spellStart"/>
            <w:r w:rsidRPr="004C27B4">
              <w:rPr>
                <w:rFonts w:ascii="Corbel" w:hAnsi="Corbel"/>
              </w:rPr>
              <w:t>Ohme</w:t>
            </w:r>
            <w:proofErr w:type="spellEnd"/>
            <w:r w:rsidRPr="004C27B4">
              <w:rPr>
                <w:rFonts w:ascii="Corbel" w:hAnsi="Corbel"/>
              </w:rPr>
              <w:t xml:space="preserve">, M. i inni (2009). </w:t>
            </w:r>
            <w:r w:rsidRPr="004C27B4">
              <w:rPr>
                <w:rFonts w:ascii="Corbel" w:hAnsi="Corbel"/>
                <w:i/>
              </w:rPr>
              <w:t>Jak wspomagać rozwój dzieci i młodzieży z ograniczeniami sprawności</w:t>
            </w:r>
            <w:r w:rsidRPr="004C27B4">
              <w:rPr>
                <w:rFonts w:ascii="Corbel" w:hAnsi="Corbel"/>
              </w:rPr>
              <w:t>. Gdańsk: GWP</w:t>
            </w:r>
            <w:r w:rsidR="00DF73DD" w:rsidRPr="004C27B4">
              <w:rPr>
                <w:rFonts w:ascii="Corbel" w:hAnsi="Corbel"/>
              </w:rPr>
              <w:t>.</w:t>
            </w:r>
          </w:p>
          <w:p w14:paraId="72A67779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Jaszczuk J., Przybylska E. (2005). </w:t>
            </w:r>
            <w:r w:rsidRPr="004C27B4">
              <w:rPr>
                <w:rFonts w:ascii="Corbel" w:hAnsi="Corbel"/>
                <w:i/>
              </w:rPr>
              <w:t>Wykorzystanie specjalistycznych pomocy i przyborów szkolnych w edukacji dzieci z mózgowym porażeniem dziecięcym</w:t>
            </w:r>
            <w:r w:rsidRPr="004C27B4">
              <w:rPr>
                <w:rFonts w:ascii="Corbel" w:hAnsi="Corbel"/>
              </w:rPr>
              <w:t xml:space="preserve">. W: Uczeń z niepełnosprawnością ruchową w szkole ogólnodostępnej. Loska, M., Myślińska, D. (red). Warszawa: </w:t>
            </w:r>
            <w:proofErr w:type="spellStart"/>
            <w:r w:rsidRPr="004C27B4">
              <w:rPr>
                <w:rFonts w:ascii="Corbel" w:hAnsi="Corbel"/>
              </w:rPr>
              <w:t>MENiS</w:t>
            </w:r>
            <w:proofErr w:type="spellEnd"/>
            <w:r w:rsidR="00DF73DD" w:rsidRPr="004C27B4">
              <w:rPr>
                <w:rFonts w:ascii="Corbel" w:hAnsi="Corbel"/>
              </w:rPr>
              <w:t>.</w:t>
            </w:r>
          </w:p>
          <w:p w14:paraId="77424A93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shd w:val="clear" w:color="auto" w:fill="FFFFFF"/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</w:rPr>
            </w:pPr>
            <w:r w:rsidRPr="004C27B4">
              <w:rPr>
                <w:rFonts w:ascii="Corbel" w:hAnsi="Corbel"/>
              </w:rPr>
              <w:t xml:space="preserve">Krakowiak K. (red.) (2017) </w:t>
            </w:r>
            <w:r w:rsidRPr="004C27B4">
              <w:rPr>
                <w:rFonts w:ascii="Corbel" w:hAnsi="Corbel"/>
                <w:i/>
              </w:rPr>
              <w:t>Diagnoza specjalnych potrzeb rozwojowych i edukacyjnych dzieci i młodzieży. Standardy, wytyczne oraz wskazówki do przygotowania i adaptacji narzędzi diagnostycznych dla dzieci i młodzieży z wybranymi specjalnymi i rozwojowymi potrzebami edukacyjnymi</w:t>
            </w:r>
            <w:r w:rsidRPr="004C27B4">
              <w:rPr>
                <w:rFonts w:ascii="Corbel" w:hAnsi="Corbel"/>
              </w:rPr>
              <w:t xml:space="preserve">, ORE, Warszawa </w:t>
            </w:r>
            <w:r w:rsidR="00DF73DD" w:rsidRPr="004C27B4">
              <w:rPr>
                <w:rFonts w:ascii="Corbel" w:hAnsi="Corbel"/>
              </w:rPr>
              <w:t>.</w:t>
            </w:r>
          </w:p>
          <w:p w14:paraId="4533DFB7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shd w:val="clear" w:color="auto" w:fill="FFFFFF"/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</w:rPr>
            </w:pPr>
            <w:r w:rsidRPr="004C27B4">
              <w:rPr>
                <w:rStyle w:val="Pogrubienie"/>
                <w:rFonts w:ascii="Corbel" w:hAnsi="Corbel"/>
                <w:b w:val="0"/>
                <w:shd w:val="clear" w:color="auto" w:fill="FFFFFF"/>
              </w:rPr>
              <w:t xml:space="preserve">Krause A. (2010) </w:t>
            </w:r>
            <w:r w:rsidRPr="004C27B4">
              <w:rPr>
                <w:rStyle w:val="Pogrubienie"/>
                <w:rFonts w:ascii="Corbel" w:hAnsi="Corbel"/>
                <w:b w:val="0"/>
                <w:i/>
                <w:shd w:val="clear" w:color="auto" w:fill="FFFFFF"/>
              </w:rPr>
              <w:t>Współczesne paradygmaty pedagogiki specjalnej</w:t>
            </w:r>
            <w:r w:rsidRPr="004C27B4">
              <w:rPr>
                <w:rFonts w:ascii="Corbel" w:hAnsi="Corbel"/>
                <w:i/>
                <w:shd w:val="clear" w:color="auto" w:fill="FFFFFF"/>
              </w:rPr>
              <w:t>.</w:t>
            </w:r>
            <w:r w:rsidRPr="004C27B4">
              <w:rPr>
                <w:rFonts w:ascii="Corbel" w:hAnsi="Corbel"/>
                <w:shd w:val="clear" w:color="auto" w:fill="FFFFFF"/>
              </w:rPr>
              <w:t xml:space="preserve"> Impuls,  Kraków </w:t>
            </w:r>
          </w:p>
          <w:p w14:paraId="721A4220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Loska, M., Myślińska, D. (2005). </w:t>
            </w:r>
            <w:r w:rsidRPr="004C27B4">
              <w:rPr>
                <w:rFonts w:ascii="Corbel" w:hAnsi="Corbel"/>
                <w:i/>
              </w:rPr>
              <w:t>Uczeń z niepełnosprawnością ruchową w szkole ogólnodostępnej.</w:t>
            </w:r>
            <w:r w:rsidRPr="004C27B4">
              <w:rPr>
                <w:rFonts w:ascii="Corbel" w:hAnsi="Corbel"/>
              </w:rPr>
              <w:t xml:space="preserve"> Warszawa: </w:t>
            </w:r>
            <w:proofErr w:type="spellStart"/>
            <w:r w:rsidRPr="004C27B4">
              <w:rPr>
                <w:rFonts w:ascii="Corbel" w:hAnsi="Corbel"/>
              </w:rPr>
              <w:t>MENiS</w:t>
            </w:r>
            <w:proofErr w:type="spellEnd"/>
            <w:r w:rsidR="00DF73DD" w:rsidRPr="004C27B4">
              <w:rPr>
                <w:rFonts w:ascii="Corbel" w:hAnsi="Corbel"/>
              </w:rPr>
              <w:t>.</w:t>
            </w:r>
          </w:p>
          <w:p w14:paraId="7467ACE0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Mazanek, E. (2004). </w:t>
            </w:r>
            <w:r w:rsidRPr="004C27B4">
              <w:rPr>
                <w:rFonts w:ascii="Corbel" w:hAnsi="Corbel"/>
                <w:i/>
              </w:rPr>
              <w:t>Mózgowe porażenie dziecięce – problemy psychologiczno-pedagogiczne</w:t>
            </w:r>
            <w:r w:rsidRPr="004C27B4">
              <w:rPr>
                <w:rFonts w:ascii="Corbel" w:hAnsi="Corbel"/>
              </w:rPr>
              <w:t>. Warszawa: Wydawnictwo APS. Michałowicz</w:t>
            </w:r>
            <w:r w:rsidR="00DF73DD" w:rsidRPr="004C27B4">
              <w:rPr>
                <w:rFonts w:ascii="Corbel" w:hAnsi="Corbel"/>
              </w:rPr>
              <w:t>.</w:t>
            </w:r>
          </w:p>
          <w:p w14:paraId="485FF2E7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Plichta P., I. Jagoszewska i inni, (2017) </w:t>
            </w:r>
            <w:r w:rsidRPr="004C27B4">
              <w:rPr>
                <w:rFonts w:ascii="Corbel" w:hAnsi="Corbel"/>
                <w:i/>
              </w:rPr>
              <w:t>Specjalne potrzeby edukacyjne uczniów z niepełnosprawnościami</w:t>
            </w:r>
            <w:r w:rsidRPr="004C27B4">
              <w:rPr>
                <w:rFonts w:ascii="Corbel" w:hAnsi="Corbel"/>
              </w:rPr>
              <w:t>, Impuls, Kraków</w:t>
            </w:r>
            <w:r w:rsidR="00DF73DD" w:rsidRPr="004C27B4">
              <w:rPr>
                <w:rFonts w:ascii="Corbel" w:hAnsi="Corbel"/>
              </w:rPr>
              <w:t>.</w:t>
            </w:r>
            <w:r w:rsidRPr="004C27B4">
              <w:rPr>
                <w:rFonts w:ascii="Corbel" w:hAnsi="Corbel"/>
              </w:rPr>
              <w:t xml:space="preserve"> </w:t>
            </w:r>
          </w:p>
          <w:p w14:paraId="23F6668E" w14:textId="77777777" w:rsidR="00944F4F" w:rsidRPr="004C27B4" w:rsidRDefault="00944F4F" w:rsidP="000824C3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>Podgórska-Jachnik D.</w:t>
            </w:r>
            <w:r w:rsidRPr="004C27B4">
              <w:rPr>
                <w:rFonts w:ascii="Corbel" w:hAnsi="Corbel"/>
                <w:kern w:val="36"/>
              </w:rPr>
              <w:t xml:space="preserve">, (2016) </w:t>
            </w:r>
            <w:r w:rsidRPr="004C27B4">
              <w:rPr>
                <w:rFonts w:ascii="Corbel" w:hAnsi="Corbel"/>
                <w:i/>
                <w:kern w:val="36"/>
              </w:rPr>
              <w:t>Studia nad niepełnosprawnością i ruch włączający w społeczeństwie jako</w:t>
            </w:r>
            <w:r w:rsidR="00DF73DD" w:rsidRPr="004C27B4">
              <w:rPr>
                <w:rFonts w:ascii="Corbel" w:hAnsi="Corbel"/>
                <w:i/>
                <w:kern w:val="36"/>
              </w:rPr>
              <w:t xml:space="preserve"> konteksty edukacji włączającej</w:t>
            </w:r>
            <w:r w:rsidR="00DF73DD" w:rsidRPr="004C27B4">
              <w:rPr>
                <w:rFonts w:ascii="Corbel" w:hAnsi="Corbel"/>
                <w:kern w:val="36"/>
              </w:rPr>
              <w:t xml:space="preserve">, </w:t>
            </w:r>
            <w:r w:rsidR="00F70D58" w:rsidRPr="004C27B4">
              <w:rPr>
                <w:rFonts w:ascii="Corbel" w:hAnsi="Corbel"/>
                <w:kern w:val="36"/>
              </w:rPr>
              <w:t>„</w:t>
            </w:r>
            <w:r w:rsidRPr="004C27B4">
              <w:rPr>
                <w:rFonts w:ascii="Corbel" w:hAnsi="Corbel"/>
                <w:kern w:val="36"/>
              </w:rPr>
              <w:t>Problemy Edukacji, Rehabilitacji i Socjalizacji osób Niepełnosprawnych</w:t>
            </w:r>
            <w:r w:rsidR="00F70D58" w:rsidRPr="004C27B4">
              <w:rPr>
                <w:rFonts w:ascii="Corbel" w:hAnsi="Corbel"/>
                <w:kern w:val="36"/>
              </w:rPr>
              <w:t>”</w:t>
            </w:r>
            <w:r w:rsidRPr="004C27B4">
              <w:rPr>
                <w:rFonts w:ascii="Corbel" w:hAnsi="Corbel"/>
                <w:kern w:val="36"/>
              </w:rPr>
              <w:t>, nr 22</w:t>
            </w:r>
            <w:r w:rsidR="00DF73DD" w:rsidRPr="004C27B4">
              <w:rPr>
                <w:rFonts w:ascii="Corbel" w:hAnsi="Corbel"/>
                <w:kern w:val="36"/>
              </w:rPr>
              <w:t>.</w:t>
            </w:r>
          </w:p>
        </w:tc>
      </w:tr>
      <w:tr w:rsidR="0085747A" w:rsidRPr="004C27B4" w14:paraId="054A3E14" w14:textId="77777777" w:rsidTr="00F70D58">
        <w:trPr>
          <w:trHeight w:val="397"/>
        </w:trPr>
        <w:tc>
          <w:tcPr>
            <w:tcW w:w="9639" w:type="dxa"/>
          </w:tcPr>
          <w:p w14:paraId="43CC0132" w14:textId="77777777" w:rsidR="0085747A" w:rsidRPr="004C27B4" w:rsidRDefault="0085747A" w:rsidP="000824C3">
            <w:pPr>
              <w:pStyle w:val="Punktygwne"/>
              <w:tabs>
                <w:tab w:val="left" w:pos="210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C27B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456C15F" w14:textId="77777777" w:rsidR="0067240A" w:rsidRPr="004C27B4" w:rsidRDefault="0067240A" w:rsidP="000824C3">
            <w:pPr>
              <w:pStyle w:val="NormalnyWeb"/>
              <w:numPr>
                <w:ilvl w:val="0"/>
                <w:numId w:val="5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Pilecka W, M. Rutkowski (red.) </w:t>
            </w:r>
            <w:r w:rsidR="00DF73DD" w:rsidRPr="004C27B4">
              <w:rPr>
                <w:rFonts w:ascii="Corbel" w:hAnsi="Corbel"/>
              </w:rPr>
              <w:t xml:space="preserve">(2009), </w:t>
            </w:r>
            <w:r w:rsidRPr="004C27B4">
              <w:rPr>
                <w:rStyle w:val="Pogrubienie"/>
                <w:rFonts w:ascii="Corbel" w:hAnsi="Corbel"/>
                <w:b w:val="0"/>
                <w:i/>
              </w:rPr>
              <w:t>Dziecko ze specjalnymi potrzebami edukacyjnymi w drodze ku dorosłości</w:t>
            </w:r>
            <w:r w:rsidRPr="004C27B4">
              <w:rPr>
                <w:rFonts w:ascii="Corbel" w:hAnsi="Corbel"/>
                <w:i/>
              </w:rPr>
              <w:t xml:space="preserve">: psychopedagogiczne podstawy edukacji, rewalidacji i terapii trudności w </w:t>
            </w:r>
            <w:r w:rsidR="00DF73DD" w:rsidRPr="004C27B4">
              <w:rPr>
                <w:rFonts w:ascii="Corbel" w:hAnsi="Corbel"/>
                <w:i/>
              </w:rPr>
              <w:t>uczeniu się</w:t>
            </w:r>
            <w:r w:rsidR="00DF73DD" w:rsidRPr="004C27B4">
              <w:rPr>
                <w:rFonts w:ascii="Corbel" w:hAnsi="Corbel"/>
              </w:rPr>
              <w:t>, „Impuls”, Kraków.</w:t>
            </w:r>
          </w:p>
          <w:p w14:paraId="0F4503B3" w14:textId="77777777" w:rsidR="0067240A" w:rsidRPr="004C27B4" w:rsidRDefault="0067240A" w:rsidP="000824C3">
            <w:pPr>
              <w:pStyle w:val="NormalnyWeb"/>
              <w:numPr>
                <w:ilvl w:val="0"/>
                <w:numId w:val="5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Szymanowska J. </w:t>
            </w:r>
            <w:r w:rsidRPr="004C27B4">
              <w:rPr>
                <w:rStyle w:val="Pogrubienie"/>
                <w:rFonts w:ascii="Corbel" w:hAnsi="Corbel"/>
                <w:b w:val="0"/>
                <w:i/>
              </w:rPr>
              <w:t>Dziecko chore i niepełnosprawne w szkole</w:t>
            </w:r>
            <w:r w:rsidRPr="004C27B4">
              <w:rPr>
                <w:rStyle w:val="Pogrubienie"/>
                <w:rFonts w:ascii="Corbel" w:hAnsi="Corbel"/>
                <w:b w:val="0"/>
              </w:rPr>
              <w:t xml:space="preserve">, </w:t>
            </w:r>
            <w:r w:rsidR="00F70D58" w:rsidRPr="004C27B4">
              <w:rPr>
                <w:rStyle w:val="Pogrubienie"/>
                <w:rFonts w:ascii="Corbel" w:hAnsi="Corbel"/>
                <w:b w:val="0"/>
              </w:rPr>
              <w:t>„</w:t>
            </w:r>
            <w:r w:rsidRPr="004C27B4">
              <w:rPr>
                <w:rFonts w:ascii="Corbel" w:hAnsi="Corbel"/>
              </w:rPr>
              <w:t>Edukacja</w:t>
            </w:r>
            <w:r w:rsidR="00F70D58" w:rsidRPr="004C27B4">
              <w:rPr>
                <w:rFonts w:ascii="Corbel" w:hAnsi="Corbel"/>
              </w:rPr>
              <w:t>”</w:t>
            </w:r>
            <w:r w:rsidRPr="004C27B4">
              <w:rPr>
                <w:rFonts w:ascii="Corbel" w:hAnsi="Corbel"/>
                <w:i/>
              </w:rPr>
              <w:t>,</w:t>
            </w:r>
            <w:r w:rsidR="009626BD" w:rsidRPr="004C27B4">
              <w:rPr>
                <w:rFonts w:ascii="Corbel" w:hAnsi="Corbel"/>
              </w:rPr>
              <w:t xml:space="preserve">  2009, nr 2.</w:t>
            </w:r>
          </w:p>
          <w:p w14:paraId="65ABA79E" w14:textId="77777777" w:rsidR="0067240A" w:rsidRPr="004C27B4" w:rsidRDefault="0067240A" w:rsidP="000824C3">
            <w:pPr>
              <w:pStyle w:val="NormalnyWeb"/>
              <w:numPr>
                <w:ilvl w:val="0"/>
                <w:numId w:val="5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rPr>
                <w:rFonts w:ascii="Corbel" w:hAnsi="Corbel"/>
                <w:bCs/>
              </w:rPr>
            </w:pPr>
            <w:proofErr w:type="spellStart"/>
            <w:r w:rsidRPr="004C27B4">
              <w:rPr>
                <w:rFonts w:ascii="Corbel" w:hAnsi="Corbel"/>
              </w:rPr>
              <w:t>Ziątek</w:t>
            </w:r>
            <w:proofErr w:type="spellEnd"/>
            <w:r w:rsidRPr="004C27B4">
              <w:rPr>
                <w:rFonts w:ascii="Corbel" w:hAnsi="Corbel"/>
              </w:rPr>
              <w:t xml:space="preserve">, K., Jaszczuk, J. (2004). </w:t>
            </w:r>
            <w:r w:rsidRPr="004C27B4">
              <w:rPr>
                <w:rFonts w:ascii="Corbel" w:hAnsi="Corbel"/>
                <w:i/>
              </w:rPr>
              <w:t>Dziecko niepełnosprawne ruchowo na dro</w:t>
            </w:r>
            <w:r w:rsidR="009626BD" w:rsidRPr="004C27B4">
              <w:rPr>
                <w:rFonts w:ascii="Corbel" w:hAnsi="Corbel"/>
                <w:i/>
              </w:rPr>
              <w:t>dze do niezależności</w:t>
            </w:r>
            <w:r w:rsidR="009626BD" w:rsidRPr="004C27B4">
              <w:rPr>
                <w:rFonts w:ascii="Corbel" w:hAnsi="Corbel"/>
              </w:rPr>
              <w:t xml:space="preserve">. Warszawa, </w:t>
            </w:r>
            <w:r w:rsidRPr="004C27B4">
              <w:rPr>
                <w:rFonts w:ascii="Corbel" w:hAnsi="Corbel"/>
              </w:rPr>
              <w:t>Stowarzyszenie Spokojne Jutro.</w:t>
            </w:r>
          </w:p>
        </w:tc>
      </w:tr>
      <w:bookmarkEnd w:id="0"/>
    </w:tbl>
    <w:p w14:paraId="0C3C4B67" w14:textId="77777777" w:rsidR="0085747A" w:rsidRPr="004C27B4" w:rsidRDefault="0085747A" w:rsidP="00F70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25627F" w14:textId="77777777" w:rsidR="0085747A" w:rsidRPr="004C27B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5405ED4" w14:textId="77777777" w:rsidR="00955CB4" w:rsidRPr="004C27B4" w:rsidRDefault="00955CB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2C9CE" w14:textId="77777777" w:rsidR="00955CB4" w:rsidRPr="004C27B4" w:rsidRDefault="00955CB4" w:rsidP="00955CB4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sectPr w:rsidR="00955CB4" w:rsidRPr="004C27B4" w:rsidSect="00EF609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24C77" w14:textId="77777777" w:rsidR="00F3552C" w:rsidRDefault="00F3552C" w:rsidP="00C16ABF">
      <w:pPr>
        <w:spacing w:after="0" w:line="240" w:lineRule="auto"/>
      </w:pPr>
      <w:r>
        <w:separator/>
      </w:r>
    </w:p>
  </w:endnote>
  <w:endnote w:type="continuationSeparator" w:id="0">
    <w:p w14:paraId="50AC5B86" w14:textId="77777777" w:rsidR="00F3552C" w:rsidRDefault="00F3552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28FE1" w14:textId="77777777" w:rsidR="00F3552C" w:rsidRDefault="00F3552C" w:rsidP="00C16ABF">
      <w:pPr>
        <w:spacing w:after="0" w:line="240" w:lineRule="auto"/>
      </w:pPr>
      <w:r>
        <w:separator/>
      </w:r>
    </w:p>
  </w:footnote>
  <w:footnote w:type="continuationSeparator" w:id="0">
    <w:p w14:paraId="3E0BF8AB" w14:textId="77777777" w:rsidR="00F3552C" w:rsidRDefault="00F3552C" w:rsidP="00C16ABF">
      <w:pPr>
        <w:spacing w:after="0" w:line="240" w:lineRule="auto"/>
      </w:pPr>
      <w:r>
        <w:continuationSeparator/>
      </w:r>
    </w:p>
  </w:footnote>
  <w:footnote w:id="1">
    <w:p w14:paraId="221BA2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56885"/>
    <w:multiLevelType w:val="hybridMultilevel"/>
    <w:tmpl w:val="F7A63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46FAB"/>
    <w:multiLevelType w:val="hybridMultilevel"/>
    <w:tmpl w:val="8BBE7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361685">
    <w:abstractNumId w:val="0"/>
  </w:num>
  <w:num w:numId="2" w16cid:durableId="2082099006">
    <w:abstractNumId w:val="2"/>
  </w:num>
  <w:num w:numId="3" w16cid:durableId="1972862916">
    <w:abstractNumId w:val="3"/>
  </w:num>
  <w:num w:numId="4" w16cid:durableId="1518037979">
    <w:abstractNumId w:val="4"/>
  </w:num>
  <w:num w:numId="5" w16cid:durableId="1478844075">
    <w:abstractNumId w:val="5"/>
  </w:num>
  <w:num w:numId="6" w16cid:durableId="121592091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14C7"/>
    <w:rsid w:val="00042A51"/>
    <w:rsid w:val="00042D2E"/>
    <w:rsid w:val="00044C82"/>
    <w:rsid w:val="000613E7"/>
    <w:rsid w:val="00070ED6"/>
    <w:rsid w:val="00072E77"/>
    <w:rsid w:val="000742DC"/>
    <w:rsid w:val="000824C3"/>
    <w:rsid w:val="00084C12"/>
    <w:rsid w:val="0009462C"/>
    <w:rsid w:val="00094B12"/>
    <w:rsid w:val="00096C46"/>
    <w:rsid w:val="000A2295"/>
    <w:rsid w:val="000A2620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00E"/>
    <w:rsid w:val="00115F92"/>
    <w:rsid w:val="00124BFF"/>
    <w:rsid w:val="0012560E"/>
    <w:rsid w:val="00127108"/>
    <w:rsid w:val="00134B13"/>
    <w:rsid w:val="00146BC0"/>
    <w:rsid w:val="001508C5"/>
    <w:rsid w:val="00153C41"/>
    <w:rsid w:val="00154381"/>
    <w:rsid w:val="00157DC4"/>
    <w:rsid w:val="001640A7"/>
    <w:rsid w:val="00164FA7"/>
    <w:rsid w:val="00166A03"/>
    <w:rsid w:val="001718A7"/>
    <w:rsid w:val="001737CF"/>
    <w:rsid w:val="00176083"/>
    <w:rsid w:val="00177AA2"/>
    <w:rsid w:val="00192F37"/>
    <w:rsid w:val="00195340"/>
    <w:rsid w:val="00197241"/>
    <w:rsid w:val="001A70D2"/>
    <w:rsid w:val="001D657B"/>
    <w:rsid w:val="001D7B54"/>
    <w:rsid w:val="001E0209"/>
    <w:rsid w:val="001E47DD"/>
    <w:rsid w:val="001F278D"/>
    <w:rsid w:val="001F2CA2"/>
    <w:rsid w:val="002144C0"/>
    <w:rsid w:val="00220D14"/>
    <w:rsid w:val="0022477D"/>
    <w:rsid w:val="002264E6"/>
    <w:rsid w:val="002278A9"/>
    <w:rsid w:val="002336F9"/>
    <w:rsid w:val="0024028F"/>
    <w:rsid w:val="00244ABC"/>
    <w:rsid w:val="00246103"/>
    <w:rsid w:val="00251862"/>
    <w:rsid w:val="002530CD"/>
    <w:rsid w:val="0027093C"/>
    <w:rsid w:val="00281FF2"/>
    <w:rsid w:val="0028544A"/>
    <w:rsid w:val="002857DE"/>
    <w:rsid w:val="00291567"/>
    <w:rsid w:val="002A22BF"/>
    <w:rsid w:val="002A2389"/>
    <w:rsid w:val="002A5690"/>
    <w:rsid w:val="002A671D"/>
    <w:rsid w:val="002B4D55"/>
    <w:rsid w:val="002B4DEC"/>
    <w:rsid w:val="002B5EA0"/>
    <w:rsid w:val="002B6119"/>
    <w:rsid w:val="002C1F06"/>
    <w:rsid w:val="002C74D7"/>
    <w:rsid w:val="002D3375"/>
    <w:rsid w:val="002D73D4"/>
    <w:rsid w:val="002F02A3"/>
    <w:rsid w:val="002F4ABE"/>
    <w:rsid w:val="002F7F35"/>
    <w:rsid w:val="003018BA"/>
    <w:rsid w:val="0030395F"/>
    <w:rsid w:val="00305C92"/>
    <w:rsid w:val="0030655C"/>
    <w:rsid w:val="00312469"/>
    <w:rsid w:val="00314841"/>
    <w:rsid w:val="00314F4C"/>
    <w:rsid w:val="003151C5"/>
    <w:rsid w:val="00321345"/>
    <w:rsid w:val="003343CF"/>
    <w:rsid w:val="00346FE9"/>
    <w:rsid w:val="0034759A"/>
    <w:rsid w:val="003503F6"/>
    <w:rsid w:val="003530DD"/>
    <w:rsid w:val="00363F78"/>
    <w:rsid w:val="00393146"/>
    <w:rsid w:val="003A0A5B"/>
    <w:rsid w:val="003A1176"/>
    <w:rsid w:val="003A5E57"/>
    <w:rsid w:val="003A7E71"/>
    <w:rsid w:val="003C0BAE"/>
    <w:rsid w:val="003D18A9"/>
    <w:rsid w:val="003D6CE2"/>
    <w:rsid w:val="003E1941"/>
    <w:rsid w:val="003E2FE6"/>
    <w:rsid w:val="003E49D5"/>
    <w:rsid w:val="003F0A84"/>
    <w:rsid w:val="003F205D"/>
    <w:rsid w:val="003F38C0"/>
    <w:rsid w:val="004008E5"/>
    <w:rsid w:val="00412646"/>
    <w:rsid w:val="00414E3C"/>
    <w:rsid w:val="0042244A"/>
    <w:rsid w:val="0042745A"/>
    <w:rsid w:val="00431D5C"/>
    <w:rsid w:val="004362C6"/>
    <w:rsid w:val="00437FA2"/>
    <w:rsid w:val="00445970"/>
    <w:rsid w:val="00451962"/>
    <w:rsid w:val="00455CB9"/>
    <w:rsid w:val="00461EFC"/>
    <w:rsid w:val="004648D8"/>
    <w:rsid w:val="004652C2"/>
    <w:rsid w:val="004706D1"/>
    <w:rsid w:val="00471326"/>
    <w:rsid w:val="0047598D"/>
    <w:rsid w:val="004840FD"/>
    <w:rsid w:val="00490F7D"/>
    <w:rsid w:val="00491678"/>
    <w:rsid w:val="00492D28"/>
    <w:rsid w:val="004968E2"/>
    <w:rsid w:val="004A13BB"/>
    <w:rsid w:val="004A2A60"/>
    <w:rsid w:val="004A3EEA"/>
    <w:rsid w:val="004A4D1F"/>
    <w:rsid w:val="004C27B4"/>
    <w:rsid w:val="004C2872"/>
    <w:rsid w:val="004D5282"/>
    <w:rsid w:val="004F1551"/>
    <w:rsid w:val="004F55A3"/>
    <w:rsid w:val="0050496F"/>
    <w:rsid w:val="00513B6F"/>
    <w:rsid w:val="00517C63"/>
    <w:rsid w:val="005363C4"/>
    <w:rsid w:val="00536BDE"/>
    <w:rsid w:val="005436D8"/>
    <w:rsid w:val="00543ACC"/>
    <w:rsid w:val="00562046"/>
    <w:rsid w:val="0056696D"/>
    <w:rsid w:val="0059484D"/>
    <w:rsid w:val="005965DD"/>
    <w:rsid w:val="005A0855"/>
    <w:rsid w:val="005A3196"/>
    <w:rsid w:val="005C080F"/>
    <w:rsid w:val="005C13A1"/>
    <w:rsid w:val="005C55E5"/>
    <w:rsid w:val="005C696A"/>
    <w:rsid w:val="005E6E85"/>
    <w:rsid w:val="005F31D2"/>
    <w:rsid w:val="005F330B"/>
    <w:rsid w:val="0060152D"/>
    <w:rsid w:val="0061029B"/>
    <w:rsid w:val="00614BD2"/>
    <w:rsid w:val="00617230"/>
    <w:rsid w:val="0061786D"/>
    <w:rsid w:val="00621770"/>
    <w:rsid w:val="00621CE1"/>
    <w:rsid w:val="00627FC9"/>
    <w:rsid w:val="00647FA8"/>
    <w:rsid w:val="00650C5F"/>
    <w:rsid w:val="00654934"/>
    <w:rsid w:val="006620D9"/>
    <w:rsid w:val="00671958"/>
    <w:rsid w:val="0067240A"/>
    <w:rsid w:val="00675843"/>
    <w:rsid w:val="00687DCF"/>
    <w:rsid w:val="00696477"/>
    <w:rsid w:val="006B2CB7"/>
    <w:rsid w:val="006C1DD2"/>
    <w:rsid w:val="006D050F"/>
    <w:rsid w:val="006D50D6"/>
    <w:rsid w:val="006D6139"/>
    <w:rsid w:val="006D68BF"/>
    <w:rsid w:val="006E5D65"/>
    <w:rsid w:val="006F1282"/>
    <w:rsid w:val="006F1FBC"/>
    <w:rsid w:val="006F31E2"/>
    <w:rsid w:val="006F41DF"/>
    <w:rsid w:val="00703829"/>
    <w:rsid w:val="00706544"/>
    <w:rsid w:val="007072BA"/>
    <w:rsid w:val="0071620A"/>
    <w:rsid w:val="00724677"/>
    <w:rsid w:val="00725459"/>
    <w:rsid w:val="007327BD"/>
    <w:rsid w:val="00734608"/>
    <w:rsid w:val="00737B86"/>
    <w:rsid w:val="00745302"/>
    <w:rsid w:val="007461D6"/>
    <w:rsid w:val="00746EC8"/>
    <w:rsid w:val="0075135E"/>
    <w:rsid w:val="00762265"/>
    <w:rsid w:val="00763BF1"/>
    <w:rsid w:val="00766FD4"/>
    <w:rsid w:val="0078168C"/>
    <w:rsid w:val="007833CB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E4698"/>
    <w:rsid w:val="007E7548"/>
    <w:rsid w:val="007F4155"/>
    <w:rsid w:val="00803921"/>
    <w:rsid w:val="0081554D"/>
    <w:rsid w:val="0081707E"/>
    <w:rsid w:val="00843905"/>
    <w:rsid w:val="008449B3"/>
    <w:rsid w:val="008552A2"/>
    <w:rsid w:val="0085747A"/>
    <w:rsid w:val="00884922"/>
    <w:rsid w:val="00885F64"/>
    <w:rsid w:val="00890133"/>
    <w:rsid w:val="008917F9"/>
    <w:rsid w:val="008A3C85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4C97"/>
    <w:rsid w:val="008D5A3D"/>
    <w:rsid w:val="008E64F4"/>
    <w:rsid w:val="008F12C9"/>
    <w:rsid w:val="008F6E29"/>
    <w:rsid w:val="00900142"/>
    <w:rsid w:val="00916188"/>
    <w:rsid w:val="00923D7D"/>
    <w:rsid w:val="00927299"/>
    <w:rsid w:val="00944F4F"/>
    <w:rsid w:val="009508DF"/>
    <w:rsid w:val="00950DAC"/>
    <w:rsid w:val="00954A07"/>
    <w:rsid w:val="00955CB4"/>
    <w:rsid w:val="009626BD"/>
    <w:rsid w:val="0098004D"/>
    <w:rsid w:val="009821E7"/>
    <w:rsid w:val="009949CD"/>
    <w:rsid w:val="00997F14"/>
    <w:rsid w:val="009A78D9"/>
    <w:rsid w:val="009C2852"/>
    <w:rsid w:val="009C3E31"/>
    <w:rsid w:val="009C54AE"/>
    <w:rsid w:val="009C788E"/>
    <w:rsid w:val="009D3F3B"/>
    <w:rsid w:val="009E0543"/>
    <w:rsid w:val="009E34C9"/>
    <w:rsid w:val="009E3B41"/>
    <w:rsid w:val="009F3C5C"/>
    <w:rsid w:val="009F4610"/>
    <w:rsid w:val="00A00ECC"/>
    <w:rsid w:val="00A155EE"/>
    <w:rsid w:val="00A21ACE"/>
    <w:rsid w:val="00A2245B"/>
    <w:rsid w:val="00A30110"/>
    <w:rsid w:val="00A36899"/>
    <w:rsid w:val="00A371F6"/>
    <w:rsid w:val="00A43BF6"/>
    <w:rsid w:val="00A53199"/>
    <w:rsid w:val="00A53FA5"/>
    <w:rsid w:val="00A54817"/>
    <w:rsid w:val="00A54B94"/>
    <w:rsid w:val="00A601C8"/>
    <w:rsid w:val="00A60799"/>
    <w:rsid w:val="00A6632E"/>
    <w:rsid w:val="00A81544"/>
    <w:rsid w:val="00A83B69"/>
    <w:rsid w:val="00A84C85"/>
    <w:rsid w:val="00A85015"/>
    <w:rsid w:val="00A97DE1"/>
    <w:rsid w:val="00AB053C"/>
    <w:rsid w:val="00AC747F"/>
    <w:rsid w:val="00AD1146"/>
    <w:rsid w:val="00AD27D3"/>
    <w:rsid w:val="00AD2936"/>
    <w:rsid w:val="00AD66D6"/>
    <w:rsid w:val="00AE1160"/>
    <w:rsid w:val="00AE203C"/>
    <w:rsid w:val="00AE2E74"/>
    <w:rsid w:val="00AE5FCB"/>
    <w:rsid w:val="00AE7A05"/>
    <w:rsid w:val="00AF2C1E"/>
    <w:rsid w:val="00B06142"/>
    <w:rsid w:val="00B135B1"/>
    <w:rsid w:val="00B20868"/>
    <w:rsid w:val="00B3130B"/>
    <w:rsid w:val="00B37D1F"/>
    <w:rsid w:val="00B40ADB"/>
    <w:rsid w:val="00B43B77"/>
    <w:rsid w:val="00B43E80"/>
    <w:rsid w:val="00B607DB"/>
    <w:rsid w:val="00B66529"/>
    <w:rsid w:val="00B66C33"/>
    <w:rsid w:val="00B742FA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61CF"/>
    <w:rsid w:val="00C131B5"/>
    <w:rsid w:val="00C16ABF"/>
    <w:rsid w:val="00C170AE"/>
    <w:rsid w:val="00C26CB7"/>
    <w:rsid w:val="00C324C1"/>
    <w:rsid w:val="00C36992"/>
    <w:rsid w:val="00C54020"/>
    <w:rsid w:val="00C56036"/>
    <w:rsid w:val="00C56D77"/>
    <w:rsid w:val="00C5702A"/>
    <w:rsid w:val="00C61DC5"/>
    <w:rsid w:val="00C64F2A"/>
    <w:rsid w:val="00C67E92"/>
    <w:rsid w:val="00C70A26"/>
    <w:rsid w:val="00C766DF"/>
    <w:rsid w:val="00C94207"/>
    <w:rsid w:val="00C94940"/>
    <w:rsid w:val="00C94B98"/>
    <w:rsid w:val="00CA2B96"/>
    <w:rsid w:val="00CA5089"/>
    <w:rsid w:val="00CC63C8"/>
    <w:rsid w:val="00CC7CFD"/>
    <w:rsid w:val="00CD6897"/>
    <w:rsid w:val="00CE5BAC"/>
    <w:rsid w:val="00CE6A57"/>
    <w:rsid w:val="00CF25BE"/>
    <w:rsid w:val="00CF78ED"/>
    <w:rsid w:val="00D02B25"/>
    <w:rsid w:val="00D02EBA"/>
    <w:rsid w:val="00D05C02"/>
    <w:rsid w:val="00D17C3C"/>
    <w:rsid w:val="00D22573"/>
    <w:rsid w:val="00D26B2C"/>
    <w:rsid w:val="00D352C9"/>
    <w:rsid w:val="00D368A1"/>
    <w:rsid w:val="00D425B2"/>
    <w:rsid w:val="00D428D6"/>
    <w:rsid w:val="00D552B2"/>
    <w:rsid w:val="00D573FF"/>
    <w:rsid w:val="00D608D1"/>
    <w:rsid w:val="00D60E12"/>
    <w:rsid w:val="00D74119"/>
    <w:rsid w:val="00D77F1B"/>
    <w:rsid w:val="00D8075B"/>
    <w:rsid w:val="00D8374E"/>
    <w:rsid w:val="00D8678B"/>
    <w:rsid w:val="00D91441"/>
    <w:rsid w:val="00DA2114"/>
    <w:rsid w:val="00DE09C0"/>
    <w:rsid w:val="00DE4A14"/>
    <w:rsid w:val="00DF320D"/>
    <w:rsid w:val="00DF71C8"/>
    <w:rsid w:val="00DF73DD"/>
    <w:rsid w:val="00E014C9"/>
    <w:rsid w:val="00E129B8"/>
    <w:rsid w:val="00E21E7D"/>
    <w:rsid w:val="00E22FBC"/>
    <w:rsid w:val="00E24BF5"/>
    <w:rsid w:val="00E25338"/>
    <w:rsid w:val="00E51E44"/>
    <w:rsid w:val="00E63348"/>
    <w:rsid w:val="00E636B3"/>
    <w:rsid w:val="00E742AA"/>
    <w:rsid w:val="00E77E88"/>
    <w:rsid w:val="00E8107D"/>
    <w:rsid w:val="00E82DFC"/>
    <w:rsid w:val="00E877DE"/>
    <w:rsid w:val="00E960BB"/>
    <w:rsid w:val="00EA2074"/>
    <w:rsid w:val="00EA4832"/>
    <w:rsid w:val="00EA4E9D"/>
    <w:rsid w:val="00EC4899"/>
    <w:rsid w:val="00ED035D"/>
    <w:rsid w:val="00ED03AB"/>
    <w:rsid w:val="00ED32D2"/>
    <w:rsid w:val="00EE32DE"/>
    <w:rsid w:val="00EE5457"/>
    <w:rsid w:val="00EF6094"/>
    <w:rsid w:val="00F070AB"/>
    <w:rsid w:val="00F12AFD"/>
    <w:rsid w:val="00F17567"/>
    <w:rsid w:val="00F218B3"/>
    <w:rsid w:val="00F27A7B"/>
    <w:rsid w:val="00F3552C"/>
    <w:rsid w:val="00F526AF"/>
    <w:rsid w:val="00F617C3"/>
    <w:rsid w:val="00F7066B"/>
    <w:rsid w:val="00F70D58"/>
    <w:rsid w:val="00F75FCD"/>
    <w:rsid w:val="00F83B28"/>
    <w:rsid w:val="00F87DE6"/>
    <w:rsid w:val="00F974DA"/>
    <w:rsid w:val="00FA46E5"/>
    <w:rsid w:val="00FB7DBA"/>
    <w:rsid w:val="00FC0E21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21FC"/>
  <w15:docId w15:val="{CA402A29-C3C0-4D0A-887B-4159FBB9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0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CC995-BB39-47DE-ADC2-56D825773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55</TotalTime>
  <Pages>1</Pages>
  <Words>1388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20</cp:revision>
  <cp:lastPrinted>2019-02-06T12:12:00Z</cp:lastPrinted>
  <dcterms:created xsi:type="dcterms:W3CDTF">2024-02-19T10:28:00Z</dcterms:created>
  <dcterms:modified xsi:type="dcterms:W3CDTF">2026-06-13T20:19:00Z</dcterms:modified>
</cp:coreProperties>
</file>